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4FA" w:rsidRPr="00437725" w:rsidRDefault="00DD44FA" w:rsidP="001F7E46">
      <w:pPr>
        <w:tabs>
          <w:tab w:val="left" w:pos="11907"/>
        </w:tabs>
        <w:ind w:left="7513"/>
        <w:jc w:val="center"/>
        <w:rPr>
          <w:sz w:val="24"/>
          <w:szCs w:val="24"/>
        </w:rPr>
      </w:pPr>
      <w:r w:rsidRPr="00437725">
        <w:rPr>
          <w:sz w:val="24"/>
          <w:szCs w:val="24"/>
        </w:rPr>
        <w:t>УТВЕРЖДЕНА</w:t>
      </w:r>
    </w:p>
    <w:p w:rsidR="00DD44FA" w:rsidRPr="00437725" w:rsidRDefault="00DD44FA" w:rsidP="001F7E46">
      <w:pPr>
        <w:tabs>
          <w:tab w:val="left" w:pos="11907"/>
        </w:tabs>
        <w:spacing w:before="60"/>
        <w:ind w:left="7513"/>
        <w:jc w:val="center"/>
        <w:rPr>
          <w:sz w:val="24"/>
          <w:szCs w:val="24"/>
        </w:rPr>
      </w:pPr>
      <w:r w:rsidRPr="00437725">
        <w:rPr>
          <w:sz w:val="24"/>
          <w:szCs w:val="24"/>
        </w:rPr>
        <w:t>Указом Президента</w:t>
      </w:r>
      <w:r w:rsidRPr="00437725">
        <w:rPr>
          <w:sz w:val="24"/>
          <w:szCs w:val="24"/>
        </w:rPr>
        <w:br/>
        <w:t>Российской Федерации</w:t>
      </w:r>
      <w:r w:rsidRPr="00437725">
        <w:rPr>
          <w:sz w:val="24"/>
          <w:szCs w:val="24"/>
        </w:rPr>
        <w:br/>
        <w:t>от 18.05.2009 № 559</w:t>
      </w:r>
    </w:p>
    <w:p w:rsidR="00DD44FA" w:rsidRPr="00437725" w:rsidRDefault="00DD44FA" w:rsidP="001F7E46">
      <w:pPr>
        <w:tabs>
          <w:tab w:val="left" w:pos="11907"/>
        </w:tabs>
        <w:spacing w:before="60"/>
        <w:ind w:left="7513"/>
        <w:jc w:val="center"/>
        <w:rPr>
          <w:sz w:val="24"/>
          <w:szCs w:val="24"/>
        </w:rPr>
      </w:pPr>
    </w:p>
    <w:p w:rsidR="00DD44FA" w:rsidRPr="00437725" w:rsidRDefault="00DD44FA" w:rsidP="003A5198">
      <w:pPr>
        <w:spacing w:before="840"/>
        <w:ind w:firstLine="567"/>
        <w:jc w:val="center"/>
        <w:rPr>
          <w:sz w:val="32"/>
          <w:szCs w:val="32"/>
        </w:rPr>
      </w:pPr>
      <w:r w:rsidRPr="00437725">
        <w:rPr>
          <w:sz w:val="32"/>
          <w:szCs w:val="32"/>
        </w:rPr>
        <w:t xml:space="preserve">В </w:t>
      </w:r>
      <w:r>
        <w:rPr>
          <w:sz w:val="32"/>
          <w:szCs w:val="32"/>
        </w:rPr>
        <w:t>МКУ «КОМИТЕТ ПО КУЛЬТУРЕ»</w:t>
      </w:r>
    </w:p>
    <w:p w:rsidR="00DD44FA" w:rsidRPr="00437725" w:rsidRDefault="00DD44FA" w:rsidP="001F7E46">
      <w:pPr>
        <w:pBdr>
          <w:top w:val="single" w:sz="4" w:space="1" w:color="auto"/>
        </w:pBdr>
        <w:jc w:val="center"/>
      </w:pPr>
      <w:r w:rsidRPr="00437725">
        <w:t xml:space="preserve"> (указывается наименование кадрового подразделения федерального государственного органа)</w:t>
      </w:r>
    </w:p>
    <w:p w:rsidR="00DD44FA" w:rsidRPr="00437725" w:rsidRDefault="00DD44FA" w:rsidP="001F7E46">
      <w:pPr>
        <w:jc w:val="center"/>
        <w:rPr>
          <w:b/>
          <w:bCs/>
          <w:sz w:val="26"/>
          <w:szCs w:val="26"/>
        </w:rPr>
      </w:pPr>
    </w:p>
    <w:p w:rsidR="00DD44FA" w:rsidRDefault="00DD44FA" w:rsidP="001F7E46">
      <w:pPr>
        <w:jc w:val="center"/>
        <w:rPr>
          <w:b/>
          <w:bCs/>
          <w:sz w:val="26"/>
          <w:szCs w:val="26"/>
        </w:rPr>
      </w:pPr>
      <w:r w:rsidRPr="00437725">
        <w:rPr>
          <w:b/>
          <w:bCs/>
          <w:sz w:val="26"/>
          <w:szCs w:val="26"/>
        </w:rPr>
        <w:t>СПРАВКА</w:t>
      </w:r>
      <w:r w:rsidRPr="00437725">
        <w:rPr>
          <w:b/>
          <w:bCs/>
          <w:sz w:val="26"/>
          <w:szCs w:val="26"/>
        </w:rPr>
        <w:br/>
        <w:t>о доходах, об имуществе и обязательствах имущественного характера</w:t>
      </w:r>
      <w:r w:rsidRPr="00437725">
        <w:rPr>
          <w:b/>
          <w:bCs/>
          <w:sz w:val="26"/>
          <w:szCs w:val="26"/>
        </w:rPr>
        <w:br/>
        <w:t>супруги (супруга) и несовершеннолетних детей</w:t>
      </w:r>
    </w:p>
    <w:p w:rsidR="00DD44FA" w:rsidRPr="000F4F41" w:rsidRDefault="00DD44FA" w:rsidP="001F7E46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федерального государственного служащего </w:t>
      </w:r>
      <w:r>
        <w:rPr>
          <w:b/>
          <w:bCs/>
          <w:sz w:val="26"/>
          <w:szCs w:val="26"/>
          <w:vertAlign w:val="superscript"/>
        </w:rPr>
        <w:t>1</w:t>
      </w:r>
    </w:p>
    <w:p w:rsidR="00DD44FA" w:rsidRPr="00437725" w:rsidRDefault="00DD44FA" w:rsidP="001F7E46">
      <w:pPr>
        <w:jc w:val="center"/>
        <w:rPr>
          <w:b/>
          <w:bCs/>
          <w:sz w:val="26"/>
          <w:szCs w:val="26"/>
        </w:rPr>
      </w:pPr>
    </w:p>
    <w:p w:rsidR="00DD44FA" w:rsidRPr="00437725" w:rsidRDefault="00DD44FA" w:rsidP="001F7E46">
      <w:pPr>
        <w:ind w:firstLine="567"/>
        <w:rPr>
          <w:sz w:val="32"/>
          <w:szCs w:val="32"/>
        </w:rPr>
      </w:pPr>
      <w:r w:rsidRPr="00437725">
        <w:rPr>
          <w:sz w:val="24"/>
          <w:szCs w:val="24"/>
        </w:rPr>
        <w:t xml:space="preserve">Я,                                          </w:t>
      </w:r>
      <w:r>
        <w:rPr>
          <w:sz w:val="24"/>
          <w:szCs w:val="24"/>
        </w:rPr>
        <w:t>Штрахова Наталья Васильевна</w:t>
      </w:r>
    </w:p>
    <w:p w:rsidR="00DD44FA" w:rsidRPr="00437725" w:rsidRDefault="00DD44FA" w:rsidP="001F7E46">
      <w:pPr>
        <w:pBdr>
          <w:top w:val="single" w:sz="4" w:space="1" w:color="auto"/>
        </w:pBdr>
        <w:ind w:left="907"/>
        <w:rPr>
          <w:sz w:val="2"/>
          <w:szCs w:val="2"/>
        </w:rPr>
      </w:pPr>
    </w:p>
    <w:p w:rsidR="00DD44FA" w:rsidRPr="00437725" w:rsidRDefault="00DD44FA" w:rsidP="001F7E46">
      <w:pPr>
        <w:tabs>
          <w:tab w:val="left" w:pos="9837"/>
        </w:tabs>
        <w:rPr>
          <w:sz w:val="24"/>
          <w:szCs w:val="24"/>
        </w:rPr>
      </w:pPr>
      <w:r w:rsidRPr="00437725">
        <w:rPr>
          <w:sz w:val="24"/>
          <w:szCs w:val="24"/>
        </w:rPr>
        <w:t xml:space="preserve">                                                          </w:t>
      </w:r>
      <w:r>
        <w:rPr>
          <w:i/>
          <w:iCs/>
          <w:sz w:val="32"/>
          <w:szCs w:val="32"/>
        </w:rPr>
        <w:t>09мая  1971</w:t>
      </w:r>
      <w:r w:rsidRPr="00437725">
        <w:rPr>
          <w:i/>
          <w:iCs/>
          <w:sz w:val="32"/>
          <w:szCs w:val="32"/>
        </w:rPr>
        <w:t xml:space="preserve"> г.р.</w:t>
      </w:r>
      <w:r w:rsidRPr="00437725">
        <w:rPr>
          <w:sz w:val="24"/>
          <w:szCs w:val="24"/>
        </w:rPr>
        <w:t>,</w:t>
      </w:r>
    </w:p>
    <w:p w:rsidR="00DD44FA" w:rsidRPr="00437725" w:rsidRDefault="00DD44FA" w:rsidP="001F7E46">
      <w:pPr>
        <w:pBdr>
          <w:top w:val="single" w:sz="4" w:space="1" w:color="auto"/>
        </w:pBdr>
        <w:ind w:right="113"/>
        <w:jc w:val="center"/>
      </w:pPr>
      <w:r w:rsidRPr="00437725">
        <w:t>(фамилия, имя, отчество, дата рождения)</w:t>
      </w:r>
    </w:p>
    <w:p w:rsidR="00DD44FA" w:rsidRPr="00437725" w:rsidRDefault="00DD44FA" w:rsidP="001F7E46">
      <w:pPr>
        <w:tabs>
          <w:tab w:val="left" w:pos="9837"/>
        </w:tabs>
        <w:jc w:val="center"/>
        <w:rPr>
          <w:sz w:val="24"/>
          <w:szCs w:val="24"/>
        </w:rPr>
      </w:pPr>
      <w:r>
        <w:rPr>
          <w:i/>
          <w:iCs/>
          <w:sz w:val="32"/>
          <w:szCs w:val="32"/>
        </w:rPr>
        <w:t>МКУК «МДК»</w:t>
      </w:r>
      <w:r w:rsidRPr="00437725">
        <w:rPr>
          <w:sz w:val="24"/>
          <w:szCs w:val="24"/>
        </w:rPr>
        <w:t>,</w:t>
      </w:r>
    </w:p>
    <w:p w:rsidR="00DD44FA" w:rsidRPr="00437725" w:rsidRDefault="00DD44FA" w:rsidP="001F7E46">
      <w:pPr>
        <w:pBdr>
          <w:top w:val="single" w:sz="4" w:space="1" w:color="auto"/>
        </w:pBdr>
        <w:ind w:right="113"/>
        <w:jc w:val="center"/>
      </w:pPr>
      <w:r w:rsidRPr="00437725">
        <w:t>(место службы и занимаемая должность)</w:t>
      </w:r>
    </w:p>
    <w:p w:rsidR="00DD44FA" w:rsidRPr="00437725" w:rsidRDefault="00DD44FA" w:rsidP="001F7E46">
      <w:pPr>
        <w:pBdr>
          <w:top w:val="single" w:sz="4" w:space="1" w:color="auto"/>
        </w:pBdr>
        <w:ind w:right="113"/>
        <w:jc w:val="center"/>
        <w:rPr>
          <w:u w:val="single"/>
        </w:rPr>
      </w:pPr>
      <w:r>
        <w:rPr>
          <w:i/>
          <w:iCs/>
          <w:sz w:val="32"/>
          <w:szCs w:val="32"/>
          <w:u w:val="single"/>
        </w:rPr>
        <w:t>директор</w:t>
      </w:r>
      <w:r w:rsidRPr="000C15F9">
        <w:rPr>
          <w:i/>
          <w:iCs/>
          <w:sz w:val="32"/>
          <w:szCs w:val="32"/>
          <w:u w:val="single"/>
        </w:rPr>
        <w:t>,</w:t>
      </w:r>
    </w:p>
    <w:p w:rsidR="00DD44FA" w:rsidRPr="00437725" w:rsidRDefault="00DD44FA" w:rsidP="001F7E46">
      <w:pPr>
        <w:pBdr>
          <w:top w:val="single" w:sz="4" w:space="1" w:color="auto"/>
        </w:pBdr>
        <w:ind w:right="113"/>
        <w:jc w:val="center"/>
      </w:pPr>
    </w:p>
    <w:p w:rsidR="00DD44FA" w:rsidRPr="00437725" w:rsidRDefault="00DD44FA" w:rsidP="001F7E46">
      <w:pPr>
        <w:jc w:val="center"/>
        <w:rPr>
          <w:i/>
          <w:iCs/>
          <w:sz w:val="32"/>
          <w:szCs w:val="32"/>
        </w:rPr>
      </w:pPr>
      <w:r>
        <w:rPr>
          <w:sz w:val="24"/>
          <w:szCs w:val="24"/>
        </w:rPr>
        <w:t>проживающая</w:t>
      </w:r>
      <w:r w:rsidRPr="00437725">
        <w:rPr>
          <w:sz w:val="24"/>
          <w:szCs w:val="24"/>
        </w:rPr>
        <w:t xml:space="preserve"> по адресу:  </w:t>
      </w:r>
      <w:r>
        <w:rPr>
          <w:i/>
          <w:iCs/>
          <w:sz w:val="32"/>
          <w:szCs w:val="32"/>
        </w:rPr>
        <w:t>Челябинская обл., с.Уйское ул.Пугачёва д.17</w:t>
      </w:r>
    </w:p>
    <w:p w:rsidR="00DD44FA" w:rsidRPr="00437725" w:rsidRDefault="00DD44FA" w:rsidP="001F7E46">
      <w:pPr>
        <w:pBdr>
          <w:top w:val="single" w:sz="4" w:space="1" w:color="auto"/>
        </w:pBdr>
        <w:jc w:val="center"/>
      </w:pPr>
      <w:r w:rsidRPr="00437725">
        <w:t>(адрес места жительства)</w:t>
      </w:r>
    </w:p>
    <w:p w:rsidR="00DD44FA" w:rsidRPr="00437725" w:rsidRDefault="00DD44FA" w:rsidP="001F7E46">
      <w:pPr>
        <w:pBdr>
          <w:top w:val="single" w:sz="4" w:space="1" w:color="auto"/>
        </w:pBdr>
        <w:jc w:val="center"/>
      </w:pPr>
    </w:p>
    <w:p w:rsidR="00DD44FA" w:rsidRPr="00437725" w:rsidRDefault="00DD44FA" w:rsidP="001F7E46">
      <w:pPr>
        <w:pBdr>
          <w:top w:val="single" w:sz="4" w:space="1" w:color="auto"/>
        </w:pBdr>
        <w:jc w:val="both"/>
        <w:rPr>
          <w:sz w:val="24"/>
          <w:szCs w:val="24"/>
        </w:rPr>
      </w:pPr>
      <w:r w:rsidRPr="00437725">
        <w:rPr>
          <w:sz w:val="24"/>
          <w:szCs w:val="24"/>
        </w:rPr>
        <w:t>сообщаю  сведения  о  доходах  за  отчетный  период  с  1 января 20</w:t>
      </w:r>
      <w:r w:rsidRPr="00437725">
        <w:rPr>
          <w:b/>
          <w:bCs/>
          <w:i/>
          <w:iCs/>
          <w:sz w:val="24"/>
          <w:szCs w:val="24"/>
          <w:u w:val="single"/>
        </w:rPr>
        <w:t>1</w:t>
      </w:r>
      <w:r>
        <w:rPr>
          <w:b/>
          <w:bCs/>
          <w:i/>
          <w:iCs/>
          <w:sz w:val="24"/>
          <w:szCs w:val="24"/>
          <w:u w:val="single"/>
        </w:rPr>
        <w:t>3</w:t>
      </w:r>
      <w:r w:rsidRPr="00437725">
        <w:rPr>
          <w:sz w:val="24"/>
          <w:szCs w:val="24"/>
        </w:rPr>
        <w:t xml:space="preserve"> г.  по  31 декабря  20</w:t>
      </w:r>
      <w:r w:rsidRPr="00437725">
        <w:rPr>
          <w:b/>
          <w:bCs/>
          <w:i/>
          <w:iCs/>
          <w:sz w:val="24"/>
          <w:szCs w:val="24"/>
          <w:u w:val="single"/>
        </w:rPr>
        <w:t>1</w:t>
      </w:r>
      <w:r>
        <w:rPr>
          <w:b/>
          <w:bCs/>
          <w:i/>
          <w:iCs/>
          <w:sz w:val="24"/>
          <w:szCs w:val="24"/>
          <w:u w:val="single"/>
        </w:rPr>
        <w:t>3</w:t>
      </w:r>
      <w:r w:rsidRPr="00437725">
        <w:rPr>
          <w:sz w:val="24"/>
          <w:szCs w:val="24"/>
        </w:rPr>
        <w:t xml:space="preserve"> г.</w:t>
      </w:r>
    </w:p>
    <w:tbl>
      <w:tblPr>
        <w:tblW w:w="0" w:type="auto"/>
        <w:tblInd w:w="-2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438"/>
        <w:gridCol w:w="7513"/>
      </w:tblGrid>
      <w:tr w:rsidR="00DD44FA" w:rsidRPr="00437725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44FA" w:rsidRPr="00437725" w:rsidRDefault="00DD44FA" w:rsidP="00920A51">
            <w:pPr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моей (</w:t>
            </w:r>
            <w:r w:rsidRPr="00437725">
              <w:rPr>
                <w:strike/>
                <w:sz w:val="24"/>
                <w:szCs w:val="24"/>
              </w:rPr>
              <w:t>моего</w:t>
            </w:r>
            <w:r w:rsidRPr="00437725">
              <w:rPr>
                <w:sz w:val="24"/>
                <w:szCs w:val="24"/>
              </w:rPr>
              <w:t>)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44FA" w:rsidRPr="00437725" w:rsidRDefault="00DD44FA" w:rsidP="00920A51">
            <w:pPr>
              <w:rPr>
                <w:i/>
                <w:iCs/>
                <w:sz w:val="30"/>
                <w:szCs w:val="30"/>
              </w:rPr>
            </w:pPr>
            <w:r>
              <w:rPr>
                <w:i/>
                <w:iCs/>
                <w:sz w:val="30"/>
                <w:szCs w:val="30"/>
              </w:rPr>
              <w:t xml:space="preserve">дочери </w:t>
            </w:r>
            <w:r w:rsidRPr="00437725">
              <w:rPr>
                <w:i/>
                <w:iCs/>
                <w:sz w:val="32"/>
                <w:szCs w:val="32"/>
              </w:rPr>
              <w:t xml:space="preserve"> </w:t>
            </w:r>
            <w:r>
              <w:rPr>
                <w:i/>
                <w:iCs/>
                <w:sz w:val="32"/>
                <w:szCs w:val="32"/>
              </w:rPr>
              <w:t>Штраховой Татьяны Евгеньевны</w:t>
            </w:r>
          </w:p>
        </w:tc>
      </w:tr>
      <w:tr w:rsidR="00DD44FA" w:rsidRPr="00437725">
        <w:tc>
          <w:tcPr>
            <w:tcW w:w="99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44FA" w:rsidRPr="00437725" w:rsidRDefault="00DD44FA" w:rsidP="00920A51">
            <w:pPr>
              <w:jc w:val="center"/>
            </w:pPr>
            <w:r w:rsidRPr="00437725">
              <w:t>(</w:t>
            </w:r>
            <w:r w:rsidRPr="00E9641E">
              <w:rPr>
                <w:strike/>
              </w:rPr>
              <w:t>супруги (супруга</w:t>
            </w:r>
            <w:r w:rsidRPr="00437725">
              <w:t>), несовершеннолетней дочери</w:t>
            </w:r>
            <w:r w:rsidRPr="00E9641E">
              <w:rPr>
                <w:strike/>
              </w:rPr>
              <w:t>, несовершеннолетнего сына</w:t>
            </w:r>
            <w:r w:rsidRPr="00437725">
              <w:t>)</w:t>
            </w:r>
          </w:p>
        </w:tc>
      </w:tr>
    </w:tbl>
    <w:p w:rsidR="00DD44FA" w:rsidRPr="00437725" w:rsidRDefault="00DD44FA" w:rsidP="001F7E46">
      <w:pPr>
        <w:tabs>
          <w:tab w:val="left" w:pos="9837"/>
        </w:tabs>
        <w:jc w:val="center"/>
        <w:rPr>
          <w:sz w:val="24"/>
          <w:szCs w:val="24"/>
        </w:rPr>
      </w:pPr>
      <w:r w:rsidRPr="00437725">
        <w:rPr>
          <w:i/>
          <w:iCs/>
          <w:sz w:val="30"/>
          <w:szCs w:val="30"/>
        </w:rPr>
        <w:t xml:space="preserve">                                                      </w:t>
      </w:r>
      <w:r>
        <w:rPr>
          <w:i/>
          <w:iCs/>
          <w:sz w:val="30"/>
          <w:szCs w:val="30"/>
        </w:rPr>
        <w:t>12 февраля 1997</w:t>
      </w:r>
      <w:r w:rsidRPr="00437725">
        <w:rPr>
          <w:i/>
          <w:iCs/>
          <w:sz w:val="30"/>
          <w:szCs w:val="30"/>
        </w:rPr>
        <w:t xml:space="preserve"> г.р.,</w:t>
      </w:r>
      <w:r w:rsidRPr="00437725">
        <w:rPr>
          <w:sz w:val="24"/>
          <w:szCs w:val="24"/>
        </w:rPr>
        <w:tab/>
      </w:r>
    </w:p>
    <w:p w:rsidR="00DD44FA" w:rsidRPr="00437725" w:rsidRDefault="00DD44FA" w:rsidP="001F7E46">
      <w:pPr>
        <w:pBdr>
          <w:top w:val="single" w:sz="4" w:space="1" w:color="auto"/>
        </w:pBdr>
        <w:ind w:right="113"/>
        <w:jc w:val="center"/>
      </w:pPr>
      <w:r w:rsidRPr="00437725">
        <w:t>(фамилия, имя, отчество, дата рождения)</w:t>
      </w:r>
    </w:p>
    <w:p w:rsidR="00DD44FA" w:rsidRPr="00437725" w:rsidRDefault="00DD44FA" w:rsidP="001F7E46">
      <w:pPr>
        <w:tabs>
          <w:tab w:val="left" w:pos="9837"/>
        </w:tabs>
        <w:rPr>
          <w:sz w:val="24"/>
          <w:szCs w:val="24"/>
        </w:rPr>
      </w:pPr>
      <w:r w:rsidRPr="00437725">
        <w:rPr>
          <w:sz w:val="30"/>
          <w:szCs w:val="30"/>
        </w:rPr>
        <w:t xml:space="preserve"> </w:t>
      </w:r>
      <w:r w:rsidRPr="00437725">
        <w:rPr>
          <w:sz w:val="24"/>
          <w:szCs w:val="24"/>
        </w:rPr>
        <w:tab/>
      </w:r>
    </w:p>
    <w:p w:rsidR="00DD44FA" w:rsidRPr="00437725" w:rsidRDefault="00DD44FA" w:rsidP="001F7E46">
      <w:pPr>
        <w:pBdr>
          <w:top w:val="single" w:sz="4" w:space="1" w:color="auto"/>
        </w:pBdr>
        <w:ind w:right="113"/>
        <w:jc w:val="center"/>
      </w:pPr>
      <w:r w:rsidRPr="00437725">
        <w:t>(основное место работы или службы, занимаемая должность; в случае отсутствия основного места работы</w:t>
      </w:r>
      <w:r w:rsidRPr="00437725">
        <w:br/>
        <w:t>или службы – род занятий)</w:t>
      </w:r>
    </w:p>
    <w:p w:rsidR="00DD44FA" w:rsidRPr="00437725" w:rsidRDefault="00DD44FA" w:rsidP="001F7E46">
      <w:pPr>
        <w:jc w:val="both"/>
        <w:rPr>
          <w:sz w:val="24"/>
          <w:szCs w:val="24"/>
        </w:rPr>
      </w:pPr>
    </w:p>
    <w:p w:rsidR="00DD44FA" w:rsidRPr="00437725" w:rsidRDefault="00DD44FA" w:rsidP="001F7E46">
      <w:pPr>
        <w:jc w:val="both"/>
        <w:rPr>
          <w:sz w:val="24"/>
          <w:szCs w:val="24"/>
        </w:rPr>
      </w:pPr>
      <w:r w:rsidRPr="00437725">
        <w:rPr>
          <w:sz w:val="24"/>
          <w:szCs w:val="24"/>
        </w:rPr>
        <w:t>об имуществе, принадлежащем ей (</w:t>
      </w:r>
      <w:r w:rsidRPr="00437725">
        <w:rPr>
          <w:strike/>
          <w:sz w:val="24"/>
          <w:szCs w:val="24"/>
        </w:rPr>
        <w:t>ему</w:t>
      </w:r>
      <w:r w:rsidRPr="00437725">
        <w:rPr>
          <w:sz w:val="24"/>
          <w:szCs w:val="24"/>
        </w:rPr>
        <w:t>) на праве собственности, о вкладах в банках, ценных бумагах, об обязательствах имущественного характера по состоянию на конец отчетного периода (на отчетную дату):</w:t>
      </w:r>
    </w:p>
    <w:p w:rsidR="00DD44FA" w:rsidRPr="00437725" w:rsidRDefault="00DD44FA" w:rsidP="001F7E46">
      <w:pPr>
        <w:spacing w:before="1200"/>
        <w:rPr>
          <w:sz w:val="24"/>
          <w:szCs w:val="24"/>
        </w:rPr>
      </w:pPr>
      <w:r w:rsidRPr="00437725">
        <w:rPr>
          <w:sz w:val="24"/>
          <w:szCs w:val="24"/>
        </w:rPr>
        <w:t>_________________</w:t>
      </w:r>
    </w:p>
    <w:p w:rsidR="00DD44FA" w:rsidRPr="00437725" w:rsidRDefault="00DD44FA" w:rsidP="001F7E46">
      <w:pPr>
        <w:ind w:firstLine="567"/>
        <w:jc w:val="both"/>
      </w:pPr>
      <w:r w:rsidRPr="00437725">
        <w:rPr>
          <w:vertAlign w:val="superscript"/>
        </w:rPr>
        <w:t>1</w:t>
      </w:r>
      <w:r w:rsidRPr="00437725">
        <w:t> Сведения представляются отдельно на супругу (супруга) и на каждого из несовершеннолетних детей федерального государственного служащего, который представляет сведения.</w:t>
      </w:r>
    </w:p>
    <w:p w:rsidR="00DD44FA" w:rsidRPr="00437725" w:rsidRDefault="00DD44FA" w:rsidP="001F7E46">
      <w:pPr>
        <w:rPr>
          <w:sz w:val="24"/>
          <w:szCs w:val="24"/>
        </w:rPr>
      </w:pPr>
    </w:p>
    <w:p w:rsidR="00DD44FA" w:rsidRPr="00437725" w:rsidRDefault="00DD44FA" w:rsidP="001F7E46">
      <w:pPr>
        <w:pageBreakBefore/>
        <w:spacing w:after="360"/>
        <w:ind w:firstLine="567"/>
        <w:rPr>
          <w:b/>
          <w:bCs/>
          <w:sz w:val="24"/>
          <w:szCs w:val="24"/>
        </w:rPr>
      </w:pPr>
      <w:r w:rsidRPr="00437725">
        <w:rPr>
          <w:b/>
          <w:bCs/>
          <w:sz w:val="24"/>
          <w:szCs w:val="24"/>
        </w:rPr>
        <w:t xml:space="preserve">Раздел 1. Сведения о доходах </w:t>
      </w:r>
      <w:r w:rsidRPr="00437725"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6521"/>
        <w:gridCol w:w="2835"/>
      </w:tblGrid>
      <w:tr w:rsidR="00DD44FA" w:rsidRPr="00437725">
        <w:tc>
          <w:tcPr>
            <w:tcW w:w="595" w:type="dxa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№</w:t>
            </w:r>
            <w:r w:rsidRPr="00437725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6521" w:type="dxa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Вид дохода</w:t>
            </w:r>
          </w:p>
        </w:tc>
        <w:tc>
          <w:tcPr>
            <w:tcW w:w="2835" w:type="dxa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Величина дохода </w:t>
            </w:r>
            <w:r w:rsidRPr="00437725">
              <w:rPr>
                <w:sz w:val="24"/>
                <w:szCs w:val="24"/>
                <w:vertAlign w:val="superscript"/>
              </w:rPr>
              <w:t>2</w:t>
            </w:r>
            <w:r w:rsidRPr="00437725">
              <w:rPr>
                <w:sz w:val="24"/>
                <w:szCs w:val="24"/>
              </w:rPr>
              <w:br/>
              <w:t>(руб.)</w:t>
            </w:r>
          </w:p>
        </w:tc>
      </w:tr>
      <w:tr w:rsidR="00DD44FA" w:rsidRPr="00437725">
        <w:tc>
          <w:tcPr>
            <w:tcW w:w="595" w:type="dxa"/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1</w:t>
            </w:r>
          </w:p>
        </w:tc>
        <w:tc>
          <w:tcPr>
            <w:tcW w:w="6521" w:type="dxa"/>
            <w:vAlign w:val="bottom"/>
          </w:tcPr>
          <w:p w:rsidR="00DD44FA" w:rsidRPr="00437725" w:rsidRDefault="00DD44FA" w:rsidP="00920A51">
            <w:pPr>
              <w:ind w:left="57"/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3</w:t>
            </w:r>
          </w:p>
        </w:tc>
      </w:tr>
      <w:tr w:rsidR="00DD44FA" w:rsidRPr="00437725">
        <w:trPr>
          <w:trHeight w:val="660"/>
        </w:trPr>
        <w:tc>
          <w:tcPr>
            <w:tcW w:w="595" w:type="dxa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DD44FA" w:rsidRPr="00437725" w:rsidRDefault="00DD44FA" w:rsidP="00920A51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Доход по основному месту работы</w:t>
            </w:r>
          </w:p>
        </w:tc>
        <w:tc>
          <w:tcPr>
            <w:tcW w:w="2835" w:type="dxa"/>
          </w:tcPr>
          <w:p w:rsidR="00DD44FA" w:rsidRPr="00437725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нет</w:t>
            </w:r>
          </w:p>
        </w:tc>
      </w:tr>
      <w:tr w:rsidR="00DD44FA" w:rsidRPr="00437725">
        <w:trPr>
          <w:trHeight w:val="660"/>
        </w:trPr>
        <w:tc>
          <w:tcPr>
            <w:tcW w:w="595" w:type="dxa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DD44FA" w:rsidRPr="00437725" w:rsidRDefault="00DD44FA" w:rsidP="00920A51">
            <w:pPr>
              <w:ind w:left="57"/>
              <w:rPr>
                <w:i/>
                <w:iCs/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Доход от педагогической деятельности</w:t>
            </w:r>
            <w:r w:rsidRPr="00437725">
              <w:rPr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DD44FA" w:rsidRDefault="00DD44FA" w:rsidP="00920A51">
            <w:pPr>
              <w:jc w:val="center"/>
            </w:pPr>
            <w:r w:rsidRPr="00985E70">
              <w:rPr>
                <w:i/>
                <w:iCs/>
                <w:sz w:val="24"/>
                <w:szCs w:val="24"/>
              </w:rPr>
              <w:t>нет</w:t>
            </w:r>
          </w:p>
        </w:tc>
      </w:tr>
      <w:tr w:rsidR="00DD44FA" w:rsidRPr="00437725">
        <w:trPr>
          <w:trHeight w:val="660"/>
        </w:trPr>
        <w:tc>
          <w:tcPr>
            <w:tcW w:w="595" w:type="dxa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DD44FA" w:rsidRPr="00437725" w:rsidRDefault="00DD44FA" w:rsidP="00920A51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Доход от научной деятельности </w:t>
            </w:r>
          </w:p>
        </w:tc>
        <w:tc>
          <w:tcPr>
            <w:tcW w:w="2835" w:type="dxa"/>
          </w:tcPr>
          <w:p w:rsidR="00DD44FA" w:rsidRDefault="00DD44FA" w:rsidP="00920A51">
            <w:pPr>
              <w:jc w:val="center"/>
            </w:pPr>
            <w:r w:rsidRPr="00985E70">
              <w:rPr>
                <w:i/>
                <w:iCs/>
                <w:sz w:val="24"/>
                <w:szCs w:val="24"/>
              </w:rPr>
              <w:t>нет</w:t>
            </w:r>
          </w:p>
        </w:tc>
      </w:tr>
      <w:tr w:rsidR="00DD44FA" w:rsidRPr="00437725">
        <w:trPr>
          <w:trHeight w:val="660"/>
        </w:trPr>
        <w:tc>
          <w:tcPr>
            <w:tcW w:w="595" w:type="dxa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DD44FA" w:rsidRPr="00437725" w:rsidRDefault="00DD44FA" w:rsidP="00920A51">
            <w:pPr>
              <w:ind w:left="57"/>
              <w:jc w:val="both"/>
              <w:rPr>
                <w:i/>
                <w:iCs/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Доход от иной творческой деятельности </w:t>
            </w:r>
          </w:p>
        </w:tc>
        <w:tc>
          <w:tcPr>
            <w:tcW w:w="2835" w:type="dxa"/>
          </w:tcPr>
          <w:p w:rsidR="00DD44FA" w:rsidRDefault="00DD44FA" w:rsidP="00920A51">
            <w:pPr>
              <w:jc w:val="center"/>
            </w:pPr>
            <w:r w:rsidRPr="00985E70">
              <w:rPr>
                <w:i/>
                <w:iCs/>
                <w:sz w:val="24"/>
                <w:szCs w:val="24"/>
              </w:rPr>
              <w:t>нет</w:t>
            </w:r>
          </w:p>
        </w:tc>
      </w:tr>
      <w:tr w:rsidR="00DD44FA" w:rsidRPr="00437725">
        <w:trPr>
          <w:trHeight w:val="660"/>
        </w:trPr>
        <w:tc>
          <w:tcPr>
            <w:tcW w:w="595" w:type="dxa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DD44FA" w:rsidRPr="00437725" w:rsidRDefault="00DD44FA" w:rsidP="00920A51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Доход от вкладов в банках и иных кредитных организациях</w:t>
            </w:r>
          </w:p>
        </w:tc>
        <w:tc>
          <w:tcPr>
            <w:tcW w:w="2835" w:type="dxa"/>
          </w:tcPr>
          <w:p w:rsidR="00DD44FA" w:rsidRDefault="00DD44FA" w:rsidP="00920A51">
            <w:pPr>
              <w:jc w:val="center"/>
            </w:pPr>
            <w:r w:rsidRPr="00985E70">
              <w:rPr>
                <w:i/>
                <w:iCs/>
                <w:sz w:val="24"/>
                <w:szCs w:val="24"/>
              </w:rPr>
              <w:t>нет</w:t>
            </w:r>
          </w:p>
        </w:tc>
      </w:tr>
      <w:tr w:rsidR="00DD44FA" w:rsidRPr="00437725">
        <w:trPr>
          <w:trHeight w:val="660"/>
        </w:trPr>
        <w:tc>
          <w:tcPr>
            <w:tcW w:w="595" w:type="dxa"/>
            <w:tcBorders>
              <w:bottom w:val="nil"/>
            </w:tcBorders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6</w:t>
            </w:r>
          </w:p>
        </w:tc>
        <w:tc>
          <w:tcPr>
            <w:tcW w:w="6521" w:type="dxa"/>
            <w:tcBorders>
              <w:bottom w:val="nil"/>
            </w:tcBorders>
          </w:tcPr>
          <w:p w:rsidR="00DD44FA" w:rsidRPr="00437725" w:rsidRDefault="00DD44FA" w:rsidP="00920A51">
            <w:pPr>
              <w:ind w:left="57"/>
              <w:rPr>
                <w:i/>
                <w:iCs/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Доход от ценных бумаг и долей участия в коммерческих организациях </w:t>
            </w:r>
          </w:p>
        </w:tc>
        <w:tc>
          <w:tcPr>
            <w:tcW w:w="2835" w:type="dxa"/>
            <w:tcBorders>
              <w:bottom w:val="nil"/>
            </w:tcBorders>
          </w:tcPr>
          <w:p w:rsidR="00DD44FA" w:rsidRDefault="00DD44FA" w:rsidP="00920A51">
            <w:pPr>
              <w:jc w:val="center"/>
            </w:pPr>
            <w:r w:rsidRPr="00985E70">
              <w:rPr>
                <w:i/>
                <w:iCs/>
                <w:sz w:val="24"/>
                <w:szCs w:val="24"/>
              </w:rPr>
              <w:t>нет</w:t>
            </w:r>
          </w:p>
        </w:tc>
      </w:tr>
      <w:tr w:rsidR="00DD44FA" w:rsidRPr="00437725">
        <w:tc>
          <w:tcPr>
            <w:tcW w:w="595" w:type="dxa"/>
            <w:tcBorders>
              <w:bottom w:val="nil"/>
            </w:tcBorders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7</w:t>
            </w:r>
          </w:p>
        </w:tc>
        <w:tc>
          <w:tcPr>
            <w:tcW w:w="6521" w:type="dxa"/>
            <w:tcBorders>
              <w:bottom w:val="nil"/>
            </w:tcBorders>
            <w:vAlign w:val="bottom"/>
          </w:tcPr>
          <w:p w:rsidR="00DD44FA" w:rsidRPr="00437725" w:rsidRDefault="00DD44FA" w:rsidP="00920A51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Иные доходы (указать вид дохода):</w:t>
            </w:r>
          </w:p>
        </w:tc>
        <w:tc>
          <w:tcPr>
            <w:tcW w:w="2835" w:type="dxa"/>
            <w:vMerge w:val="restart"/>
          </w:tcPr>
          <w:p w:rsidR="00DD44FA" w:rsidRDefault="00DD44FA" w:rsidP="00920A51">
            <w:pPr>
              <w:jc w:val="center"/>
            </w:pPr>
            <w:r w:rsidRPr="00985E70">
              <w:rPr>
                <w:i/>
                <w:iCs/>
                <w:sz w:val="24"/>
                <w:szCs w:val="24"/>
              </w:rPr>
              <w:t>нет</w:t>
            </w:r>
          </w:p>
        </w:tc>
      </w:tr>
      <w:tr w:rsidR="00DD44FA" w:rsidRPr="00437725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920A51">
            <w:pPr>
              <w:ind w:left="256" w:right="256"/>
              <w:jc w:val="both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1) </w:t>
            </w:r>
          </w:p>
        </w:tc>
        <w:tc>
          <w:tcPr>
            <w:tcW w:w="2835" w:type="dxa"/>
            <w:vMerge/>
          </w:tcPr>
          <w:p w:rsidR="00DD44FA" w:rsidRPr="00437725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920A51">
            <w:pPr>
              <w:ind w:left="256" w:right="256"/>
              <w:jc w:val="both"/>
              <w:rPr>
                <w:i/>
                <w:iCs/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2)</w:t>
            </w:r>
            <w:r w:rsidRPr="00437725">
              <w:rPr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vMerge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</w:tcBorders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</w:tcBorders>
            <w:vAlign w:val="bottom"/>
          </w:tcPr>
          <w:p w:rsidR="00DD44FA" w:rsidRPr="00437725" w:rsidRDefault="00DD44FA" w:rsidP="00920A51">
            <w:pPr>
              <w:ind w:left="256" w:right="256"/>
              <w:jc w:val="both"/>
              <w:rPr>
                <w:i/>
                <w:iCs/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3)</w:t>
            </w:r>
            <w:r w:rsidRPr="00437725">
              <w:rPr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vMerge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8</w:t>
            </w:r>
          </w:p>
        </w:tc>
        <w:tc>
          <w:tcPr>
            <w:tcW w:w="6521" w:type="dxa"/>
            <w:vAlign w:val="bottom"/>
          </w:tcPr>
          <w:p w:rsidR="00DD44FA" w:rsidRPr="00437725" w:rsidRDefault="00DD44FA" w:rsidP="00920A51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Итого доход за отчетный период</w:t>
            </w:r>
          </w:p>
        </w:tc>
        <w:tc>
          <w:tcPr>
            <w:tcW w:w="2835" w:type="dxa"/>
          </w:tcPr>
          <w:p w:rsidR="00DD44FA" w:rsidRDefault="00DD44FA" w:rsidP="00920A51">
            <w:pPr>
              <w:jc w:val="center"/>
            </w:pPr>
            <w:r w:rsidRPr="00985E70">
              <w:rPr>
                <w:i/>
                <w:iCs/>
                <w:sz w:val="24"/>
                <w:szCs w:val="24"/>
              </w:rPr>
              <w:t>нет</w:t>
            </w:r>
          </w:p>
        </w:tc>
      </w:tr>
    </w:tbl>
    <w:p w:rsidR="00DD44FA" w:rsidRPr="00437725" w:rsidRDefault="00DD44FA" w:rsidP="001F7E46">
      <w:pPr>
        <w:ind w:firstLine="567"/>
        <w:jc w:val="both"/>
        <w:rPr>
          <w:vertAlign w:val="superscript"/>
        </w:rPr>
      </w:pPr>
    </w:p>
    <w:p w:rsidR="00DD44FA" w:rsidRPr="00437725" w:rsidRDefault="00DD44FA" w:rsidP="001F7E46">
      <w:pPr>
        <w:jc w:val="both"/>
        <w:rPr>
          <w:vertAlign w:val="superscript"/>
        </w:rPr>
      </w:pPr>
      <w:r w:rsidRPr="00437725">
        <w:rPr>
          <w:vertAlign w:val="superscript"/>
        </w:rPr>
        <w:t>_________________________________</w:t>
      </w:r>
    </w:p>
    <w:p w:rsidR="00DD44FA" w:rsidRPr="00437725" w:rsidRDefault="00DD44FA" w:rsidP="001F7E46">
      <w:pPr>
        <w:ind w:firstLine="567"/>
        <w:jc w:val="both"/>
      </w:pPr>
      <w:r w:rsidRPr="00437725">
        <w:rPr>
          <w:vertAlign w:val="superscript"/>
        </w:rPr>
        <w:t>1</w:t>
      </w:r>
      <w:r w:rsidRPr="00437725">
        <w:t> Указываются доходы (включая пенсии, пособия, иные выплаты) за отчетный период.</w:t>
      </w:r>
    </w:p>
    <w:p w:rsidR="00DD44FA" w:rsidRPr="00437725" w:rsidRDefault="00DD44FA" w:rsidP="001F7E46">
      <w:pPr>
        <w:ind w:firstLine="567"/>
        <w:jc w:val="both"/>
      </w:pPr>
      <w:r w:rsidRPr="00437725">
        <w:rPr>
          <w:vertAlign w:val="superscript"/>
        </w:rPr>
        <w:t>2</w:t>
      </w:r>
      <w:r w:rsidRPr="00437725">
        <w:t> Доход, полученный в иностранной валюте, указывается в рублях по курсу Банка России на дату получения дохода.</w:t>
      </w:r>
    </w:p>
    <w:p w:rsidR="00DD44FA" w:rsidRPr="00437725" w:rsidRDefault="00DD44FA" w:rsidP="001F7E46">
      <w:pPr>
        <w:rPr>
          <w:sz w:val="24"/>
          <w:szCs w:val="24"/>
        </w:rPr>
      </w:pPr>
    </w:p>
    <w:p w:rsidR="00DD44FA" w:rsidRPr="00437725" w:rsidRDefault="00DD44FA" w:rsidP="001F7E46">
      <w:pPr>
        <w:pageBreakBefore/>
        <w:ind w:firstLine="567"/>
        <w:rPr>
          <w:b/>
          <w:bCs/>
          <w:sz w:val="24"/>
          <w:szCs w:val="24"/>
        </w:rPr>
      </w:pPr>
      <w:r w:rsidRPr="00437725">
        <w:rPr>
          <w:b/>
          <w:bCs/>
          <w:sz w:val="24"/>
          <w:szCs w:val="24"/>
        </w:rPr>
        <w:t>Раздел 2. Сведения об имуществе</w:t>
      </w:r>
    </w:p>
    <w:p w:rsidR="00DD44FA" w:rsidRPr="00437725" w:rsidRDefault="00DD44FA" w:rsidP="001F7E46">
      <w:pPr>
        <w:spacing w:after="120"/>
        <w:ind w:firstLine="567"/>
        <w:rPr>
          <w:b/>
          <w:bCs/>
          <w:sz w:val="24"/>
          <w:szCs w:val="24"/>
        </w:rPr>
      </w:pPr>
      <w:r w:rsidRPr="00437725">
        <w:rPr>
          <w:b/>
          <w:bCs/>
          <w:sz w:val="24"/>
          <w:szCs w:val="24"/>
        </w:rPr>
        <w:t>2.1. Недвижимое имущество</w:t>
      </w:r>
    </w:p>
    <w:tbl>
      <w:tblPr>
        <w:tblW w:w="9951" w:type="dxa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261"/>
        <w:gridCol w:w="2409"/>
        <w:gridCol w:w="2552"/>
        <w:gridCol w:w="1134"/>
      </w:tblGrid>
      <w:tr w:rsidR="00DD44FA" w:rsidRPr="00437725">
        <w:tc>
          <w:tcPr>
            <w:tcW w:w="595" w:type="dxa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№</w:t>
            </w:r>
            <w:r w:rsidRPr="00437725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261" w:type="dxa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Вид и наименование имущества</w:t>
            </w:r>
          </w:p>
        </w:tc>
        <w:tc>
          <w:tcPr>
            <w:tcW w:w="2409" w:type="dxa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Вид собственности </w:t>
            </w:r>
            <w:r w:rsidRPr="00437725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552" w:type="dxa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Место нахождения (адрес)</w:t>
            </w:r>
          </w:p>
        </w:tc>
        <w:tc>
          <w:tcPr>
            <w:tcW w:w="1134" w:type="dxa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Площадь</w:t>
            </w:r>
            <w:r w:rsidRPr="00437725">
              <w:rPr>
                <w:sz w:val="24"/>
                <w:szCs w:val="24"/>
              </w:rPr>
              <w:br/>
              <w:t>(кв. м)</w:t>
            </w:r>
          </w:p>
        </w:tc>
      </w:tr>
      <w:tr w:rsidR="00DD44FA" w:rsidRPr="00437725">
        <w:tc>
          <w:tcPr>
            <w:tcW w:w="595" w:type="dxa"/>
            <w:tcBorders>
              <w:bottom w:val="nil"/>
            </w:tcBorders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2</w:t>
            </w:r>
          </w:p>
        </w:tc>
        <w:tc>
          <w:tcPr>
            <w:tcW w:w="2409" w:type="dxa"/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5</w:t>
            </w:r>
          </w:p>
        </w:tc>
      </w:tr>
      <w:tr w:rsidR="00DD44FA" w:rsidRPr="00437725">
        <w:tc>
          <w:tcPr>
            <w:tcW w:w="595" w:type="dxa"/>
            <w:tcBorders>
              <w:bottom w:val="nil"/>
            </w:tcBorders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DD44FA" w:rsidRPr="00437725" w:rsidRDefault="00DD44FA" w:rsidP="00920A51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Земельные участки </w:t>
            </w:r>
            <w:r w:rsidRPr="00437725">
              <w:rPr>
                <w:sz w:val="24"/>
                <w:szCs w:val="24"/>
                <w:vertAlign w:val="superscript"/>
              </w:rPr>
              <w:t>2</w:t>
            </w:r>
            <w:r w:rsidRPr="00437725">
              <w:rPr>
                <w:sz w:val="24"/>
                <w:szCs w:val="24"/>
              </w:rPr>
              <w:t>:</w:t>
            </w:r>
          </w:p>
        </w:tc>
        <w:tc>
          <w:tcPr>
            <w:tcW w:w="2409" w:type="dxa"/>
            <w:vMerge w:val="restart"/>
          </w:tcPr>
          <w:p w:rsidR="00DD44FA" w:rsidRPr="00437725" w:rsidRDefault="00DD44FA" w:rsidP="00920A51">
            <w:pPr>
              <w:jc w:val="both"/>
              <w:rPr>
                <w:sz w:val="24"/>
                <w:szCs w:val="24"/>
              </w:rPr>
            </w:pPr>
          </w:p>
          <w:p w:rsidR="00DD44FA" w:rsidRPr="00437725" w:rsidRDefault="00DD44FA" w:rsidP="00920A51">
            <w:pPr>
              <w:ind w:left="68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нет</w:t>
            </w:r>
          </w:p>
        </w:tc>
        <w:tc>
          <w:tcPr>
            <w:tcW w:w="2552" w:type="dxa"/>
            <w:vMerge w:val="restart"/>
          </w:tcPr>
          <w:p w:rsidR="00DD44FA" w:rsidRPr="00437725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  <w:p w:rsidR="00DD44FA" w:rsidRPr="00437725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</w:p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</w:p>
          <w:p w:rsidR="00DD44FA" w:rsidRPr="00437725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  <w:tcBorders>
              <w:top w:val="nil"/>
            </w:tcBorders>
          </w:tcPr>
          <w:p w:rsidR="00DD44FA" w:rsidRPr="00437725" w:rsidRDefault="00DD44FA" w:rsidP="00920A51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1)</w:t>
            </w:r>
            <w:r w:rsidRPr="00437725">
              <w:rPr>
                <w:i/>
                <w:iCs/>
                <w:sz w:val="24"/>
                <w:szCs w:val="24"/>
              </w:rPr>
              <w:t xml:space="preserve"> дачный земельный участок</w:t>
            </w:r>
          </w:p>
          <w:p w:rsidR="00DD44FA" w:rsidRPr="00437725" w:rsidRDefault="00DD44FA" w:rsidP="00920A51">
            <w:pPr>
              <w:ind w:left="57"/>
              <w:jc w:val="center"/>
              <w:rPr>
                <w:sz w:val="24"/>
                <w:szCs w:val="24"/>
              </w:rPr>
            </w:pPr>
          </w:p>
          <w:p w:rsidR="00DD44FA" w:rsidRDefault="00DD44FA" w:rsidP="00920A51">
            <w:pPr>
              <w:ind w:left="57"/>
              <w:jc w:val="center"/>
              <w:rPr>
                <w:sz w:val="24"/>
                <w:szCs w:val="24"/>
              </w:rPr>
            </w:pPr>
          </w:p>
          <w:p w:rsidR="00DD44FA" w:rsidRPr="00437725" w:rsidRDefault="00DD44FA" w:rsidP="00920A51">
            <w:pPr>
              <w:ind w:left="57"/>
              <w:jc w:val="center"/>
              <w:rPr>
                <w:sz w:val="24"/>
                <w:szCs w:val="24"/>
              </w:rPr>
            </w:pPr>
          </w:p>
          <w:p w:rsidR="00DD44FA" w:rsidRPr="00437725" w:rsidRDefault="00DD44FA" w:rsidP="00920A51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2) </w:t>
            </w:r>
          </w:p>
          <w:p w:rsidR="00DD44FA" w:rsidRPr="00437725" w:rsidRDefault="00DD44FA" w:rsidP="00920A51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3) </w:t>
            </w:r>
          </w:p>
        </w:tc>
        <w:tc>
          <w:tcPr>
            <w:tcW w:w="2409" w:type="dxa"/>
            <w:vMerge/>
            <w:vAlign w:val="bottom"/>
          </w:tcPr>
          <w:p w:rsidR="00DD44FA" w:rsidRPr="00437725" w:rsidRDefault="00DD44FA" w:rsidP="00920A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bottom"/>
          </w:tcPr>
          <w:p w:rsidR="00DD44FA" w:rsidRPr="00437725" w:rsidRDefault="00DD44FA" w:rsidP="00920A5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vAlign w:val="bottom"/>
          </w:tcPr>
          <w:p w:rsidR="00DD44FA" w:rsidRPr="00437725" w:rsidRDefault="00DD44FA" w:rsidP="00920A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437725">
        <w:trPr>
          <w:trHeight w:val="922"/>
        </w:trPr>
        <w:tc>
          <w:tcPr>
            <w:tcW w:w="595" w:type="dxa"/>
            <w:tcBorders>
              <w:top w:val="nil"/>
            </w:tcBorders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bottom"/>
          </w:tcPr>
          <w:p w:rsidR="00DD44FA" w:rsidRPr="00437725" w:rsidRDefault="00DD44FA" w:rsidP="00920A5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vAlign w:val="bottom"/>
          </w:tcPr>
          <w:p w:rsidR="00DD44FA" w:rsidRPr="00437725" w:rsidRDefault="00DD44FA" w:rsidP="00920A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bottom w:val="nil"/>
            </w:tcBorders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2</w:t>
            </w:r>
          </w:p>
        </w:tc>
        <w:tc>
          <w:tcPr>
            <w:tcW w:w="3261" w:type="dxa"/>
            <w:vMerge w:val="restart"/>
          </w:tcPr>
          <w:p w:rsidR="00DD44FA" w:rsidRPr="00437725" w:rsidRDefault="00DD44FA" w:rsidP="00920A51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Жилые дома:</w:t>
            </w:r>
          </w:p>
          <w:p w:rsidR="00DD44FA" w:rsidRPr="00437725" w:rsidRDefault="00DD44FA" w:rsidP="00920A51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1)</w:t>
            </w:r>
            <w:r w:rsidRPr="00437725">
              <w:rPr>
                <w:i/>
                <w:iCs/>
                <w:sz w:val="24"/>
                <w:szCs w:val="24"/>
              </w:rPr>
              <w:t xml:space="preserve"> </w:t>
            </w:r>
          </w:p>
          <w:p w:rsidR="00DD44FA" w:rsidRPr="00437725" w:rsidRDefault="00DD44FA" w:rsidP="00920A51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2) </w:t>
            </w:r>
          </w:p>
          <w:p w:rsidR="00DD44FA" w:rsidRPr="00437725" w:rsidRDefault="00DD44FA" w:rsidP="00920A51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3) </w:t>
            </w:r>
          </w:p>
        </w:tc>
        <w:tc>
          <w:tcPr>
            <w:tcW w:w="2409" w:type="dxa"/>
            <w:vMerge w:val="restart"/>
          </w:tcPr>
          <w:p w:rsidR="00DD44FA" w:rsidRDefault="00DD44FA" w:rsidP="00920A51">
            <w:pPr>
              <w:ind w:right="-28"/>
              <w:jc w:val="center"/>
              <w:rPr>
                <w:i/>
                <w:iCs/>
                <w:sz w:val="24"/>
                <w:szCs w:val="24"/>
              </w:rPr>
            </w:pPr>
          </w:p>
          <w:p w:rsidR="00DD44FA" w:rsidRPr="00185426" w:rsidRDefault="00DD44FA" w:rsidP="00920A51">
            <w:pPr>
              <w:ind w:right="-28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н</w:t>
            </w:r>
            <w:r w:rsidRPr="00185426">
              <w:rPr>
                <w:i/>
                <w:iCs/>
                <w:sz w:val="24"/>
                <w:szCs w:val="24"/>
              </w:rPr>
              <w:t>ет</w:t>
            </w:r>
          </w:p>
        </w:tc>
        <w:tc>
          <w:tcPr>
            <w:tcW w:w="2552" w:type="dxa"/>
            <w:tcBorders>
              <w:bottom w:val="nil"/>
            </w:tcBorders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bottom"/>
          </w:tcPr>
          <w:p w:rsidR="00DD44FA" w:rsidRPr="00437725" w:rsidRDefault="00DD44FA" w:rsidP="00920A51">
            <w:pPr>
              <w:ind w:left="57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bottom w:val="nil"/>
            </w:tcBorders>
            <w:vAlign w:val="bottom"/>
          </w:tcPr>
          <w:p w:rsidR="00DD44FA" w:rsidRPr="00437725" w:rsidRDefault="00DD44FA" w:rsidP="00920A51">
            <w:pPr>
              <w:jc w:val="both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  <w:vAlign w:val="bottom"/>
          </w:tcPr>
          <w:p w:rsidR="00DD44FA" w:rsidRPr="00437725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bottom"/>
          </w:tcPr>
          <w:p w:rsidR="00DD44FA" w:rsidRPr="00437725" w:rsidRDefault="00DD44FA" w:rsidP="00920A5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920A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nil"/>
            </w:tcBorders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</w:tcBorders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bottom"/>
          </w:tcPr>
          <w:p w:rsidR="00DD44FA" w:rsidRPr="00437725" w:rsidRDefault="00DD44FA" w:rsidP="00920A5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</w:tcBorders>
            <w:vAlign w:val="bottom"/>
          </w:tcPr>
          <w:p w:rsidR="00DD44FA" w:rsidRPr="00437725" w:rsidRDefault="00DD44FA" w:rsidP="00920A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</w:tcBorders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bottom w:val="nil"/>
            </w:tcBorders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3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DD44FA" w:rsidRPr="00437725" w:rsidRDefault="00DD44FA" w:rsidP="00920A51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Квартиры:</w:t>
            </w:r>
          </w:p>
        </w:tc>
        <w:tc>
          <w:tcPr>
            <w:tcW w:w="2409" w:type="dxa"/>
            <w:tcBorders>
              <w:bottom w:val="nil"/>
            </w:tcBorders>
            <w:vAlign w:val="bottom"/>
          </w:tcPr>
          <w:p w:rsidR="00DD44FA" w:rsidRPr="00437725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nil"/>
            </w:tcBorders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DD44FA" w:rsidRPr="00437725" w:rsidRDefault="00DD44FA" w:rsidP="00920A51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1)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920A51">
            <w:pPr>
              <w:ind w:right="-28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нет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DD44FA" w:rsidRPr="00437725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DD44FA" w:rsidRPr="00437725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920A51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2) 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920A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</w:tcBorders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DD44FA" w:rsidRPr="00437725" w:rsidRDefault="00DD44FA" w:rsidP="00920A51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3) </w:t>
            </w:r>
          </w:p>
        </w:tc>
        <w:tc>
          <w:tcPr>
            <w:tcW w:w="2409" w:type="dxa"/>
            <w:tcBorders>
              <w:top w:val="nil"/>
            </w:tcBorders>
            <w:vAlign w:val="bottom"/>
          </w:tcPr>
          <w:p w:rsidR="00DD44FA" w:rsidRPr="00437725" w:rsidRDefault="00DD44FA" w:rsidP="00920A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</w:tcBorders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bottom w:val="nil"/>
            </w:tcBorders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4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DD44FA" w:rsidRPr="00437725" w:rsidRDefault="00DD44FA" w:rsidP="00920A51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Дачи:</w:t>
            </w:r>
          </w:p>
        </w:tc>
        <w:tc>
          <w:tcPr>
            <w:tcW w:w="2409" w:type="dxa"/>
            <w:tcBorders>
              <w:bottom w:val="nil"/>
            </w:tcBorders>
            <w:vAlign w:val="bottom"/>
          </w:tcPr>
          <w:p w:rsidR="00DD44FA" w:rsidRPr="00437725" w:rsidRDefault="00DD44FA" w:rsidP="00920A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nil"/>
            </w:tcBorders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DD44FA" w:rsidRPr="00437725" w:rsidRDefault="00DD44FA" w:rsidP="00920A51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1) </w:t>
            </w:r>
            <w:r w:rsidRPr="00437725">
              <w:rPr>
                <w:i/>
                <w:iCs/>
                <w:sz w:val="24"/>
                <w:szCs w:val="24"/>
              </w:rPr>
              <w:t>дачный дом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DD44FA" w:rsidRPr="00437725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нет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DD44FA" w:rsidRPr="00437725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920A51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2) 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DD44FA" w:rsidRPr="00437725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</w:tcBorders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DD44FA" w:rsidRPr="00437725" w:rsidRDefault="00DD44FA" w:rsidP="00920A51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3) </w:t>
            </w:r>
          </w:p>
        </w:tc>
        <w:tc>
          <w:tcPr>
            <w:tcW w:w="2409" w:type="dxa"/>
            <w:tcBorders>
              <w:top w:val="nil"/>
            </w:tcBorders>
            <w:vAlign w:val="bottom"/>
          </w:tcPr>
          <w:p w:rsidR="00DD44FA" w:rsidRPr="00437725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</w:tcBorders>
            <w:vAlign w:val="bottom"/>
          </w:tcPr>
          <w:p w:rsidR="00DD44FA" w:rsidRPr="00437725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bottom w:val="nil"/>
            </w:tcBorders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5</w:t>
            </w:r>
          </w:p>
        </w:tc>
        <w:tc>
          <w:tcPr>
            <w:tcW w:w="3261" w:type="dxa"/>
            <w:vMerge w:val="restart"/>
          </w:tcPr>
          <w:p w:rsidR="00DD44FA" w:rsidRPr="00437725" w:rsidRDefault="00DD44FA" w:rsidP="00920A51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Гаражи:</w:t>
            </w:r>
          </w:p>
          <w:p w:rsidR="00DD44FA" w:rsidRPr="00437725" w:rsidRDefault="00DD44FA" w:rsidP="00920A51">
            <w:pPr>
              <w:ind w:left="57"/>
              <w:rPr>
                <w:i/>
                <w:iCs/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1)</w:t>
            </w:r>
          </w:p>
          <w:p w:rsidR="00DD44FA" w:rsidRPr="00437725" w:rsidRDefault="00DD44FA" w:rsidP="00920A51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2) </w:t>
            </w:r>
          </w:p>
          <w:p w:rsidR="00DD44FA" w:rsidRPr="00437725" w:rsidRDefault="00DD44FA" w:rsidP="00920A51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3) </w:t>
            </w:r>
          </w:p>
        </w:tc>
        <w:tc>
          <w:tcPr>
            <w:tcW w:w="2409" w:type="dxa"/>
            <w:vMerge w:val="restart"/>
          </w:tcPr>
          <w:p w:rsidR="00DD44FA" w:rsidRPr="00437725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  <w:p w:rsidR="00DD44FA" w:rsidRPr="00185426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 w:rsidRPr="00185426">
              <w:rPr>
                <w:i/>
                <w:iCs/>
                <w:sz w:val="24"/>
                <w:szCs w:val="24"/>
              </w:rPr>
              <w:t>нет</w:t>
            </w:r>
          </w:p>
        </w:tc>
        <w:tc>
          <w:tcPr>
            <w:tcW w:w="2552" w:type="dxa"/>
            <w:vMerge w:val="restart"/>
            <w:vAlign w:val="bottom"/>
          </w:tcPr>
          <w:p w:rsidR="00DD44FA" w:rsidRPr="00437725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DD44FA" w:rsidRPr="00437725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bottom"/>
          </w:tcPr>
          <w:p w:rsidR="00DD44FA" w:rsidRPr="00437725" w:rsidRDefault="00DD44FA" w:rsidP="00920A51">
            <w:pPr>
              <w:ind w:left="57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bottom w:val="nil"/>
            </w:tcBorders>
            <w:vAlign w:val="bottom"/>
          </w:tcPr>
          <w:p w:rsidR="00DD44FA" w:rsidRPr="00437725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bottom w:val="nil"/>
            </w:tcBorders>
            <w:vAlign w:val="bottom"/>
          </w:tcPr>
          <w:p w:rsidR="00DD44FA" w:rsidRPr="00437725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bottom"/>
          </w:tcPr>
          <w:p w:rsidR="00DD44FA" w:rsidRPr="00437725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bottom"/>
          </w:tcPr>
          <w:p w:rsidR="00DD44FA" w:rsidRPr="00437725" w:rsidRDefault="00DD44FA" w:rsidP="00920A5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</w:tcBorders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bottom"/>
          </w:tcPr>
          <w:p w:rsidR="00DD44FA" w:rsidRPr="00437725" w:rsidRDefault="00DD44FA" w:rsidP="00920A5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</w:tcBorders>
            <w:vAlign w:val="bottom"/>
          </w:tcPr>
          <w:p w:rsidR="00DD44FA" w:rsidRPr="00437725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</w:tcBorders>
            <w:vAlign w:val="bottom"/>
          </w:tcPr>
          <w:p w:rsidR="00DD44FA" w:rsidRPr="00437725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bottom w:val="nil"/>
            </w:tcBorders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6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DD44FA" w:rsidRPr="00437725" w:rsidRDefault="00DD44FA" w:rsidP="00920A51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Иное недвижимое имущество:</w:t>
            </w:r>
          </w:p>
        </w:tc>
        <w:tc>
          <w:tcPr>
            <w:tcW w:w="2409" w:type="dxa"/>
            <w:vMerge w:val="restart"/>
          </w:tcPr>
          <w:p w:rsidR="00DD44FA" w:rsidRPr="00437725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  <w:p w:rsidR="00DD44FA" w:rsidRPr="00185426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 w:rsidRPr="00185426">
              <w:rPr>
                <w:i/>
                <w:iCs/>
                <w:sz w:val="24"/>
                <w:szCs w:val="24"/>
              </w:rPr>
              <w:t>нет</w:t>
            </w:r>
          </w:p>
        </w:tc>
        <w:tc>
          <w:tcPr>
            <w:tcW w:w="2552" w:type="dxa"/>
            <w:tcBorders>
              <w:bottom w:val="nil"/>
            </w:tcBorders>
            <w:vAlign w:val="bottom"/>
          </w:tcPr>
          <w:p w:rsidR="00DD44FA" w:rsidRPr="00437725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  <w:tcBorders>
              <w:top w:val="nil"/>
            </w:tcBorders>
          </w:tcPr>
          <w:p w:rsidR="00DD44FA" w:rsidRPr="00437725" w:rsidRDefault="00DD44FA" w:rsidP="00920A51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1)</w:t>
            </w:r>
          </w:p>
          <w:p w:rsidR="00DD44FA" w:rsidRPr="00437725" w:rsidRDefault="00DD44FA" w:rsidP="00920A51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2)</w:t>
            </w:r>
          </w:p>
        </w:tc>
        <w:tc>
          <w:tcPr>
            <w:tcW w:w="2409" w:type="dxa"/>
            <w:vMerge/>
            <w:vAlign w:val="bottom"/>
          </w:tcPr>
          <w:p w:rsidR="00DD44FA" w:rsidRPr="00437725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DD44FA" w:rsidRPr="00437725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DD44FA" w:rsidRPr="00437725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bottom w:val="nil"/>
            </w:tcBorders>
            <w:vAlign w:val="bottom"/>
          </w:tcPr>
          <w:p w:rsidR="00DD44FA" w:rsidRPr="00437725" w:rsidRDefault="00DD44FA" w:rsidP="00920A5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vAlign w:val="bottom"/>
          </w:tcPr>
          <w:p w:rsidR="00DD44FA" w:rsidRPr="00437725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</w:tcBorders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DD44FA" w:rsidRPr="00437725" w:rsidRDefault="00DD44FA" w:rsidP="00920A51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3) </w:t>
            </w:r>
          </w:p>
        </w:tc>
        <w:tc>
          <w:tcPr>
            <w:tcW w:w="2409" w:type="dxa"/>
            <w:vMerge/>
            <w:vAlign w:val="bottom"/>
          </w:tcPr>
          <w:p w:rsidR="00DD44FA" w:rsidRPr="00437725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</w:tcBorders>
            <w:vAlign w:val="bottom"/>
          </w:tcPr>
          <w:p w:rsidR="00DD44FA" w:rsidRPr="00437725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</w:tr>
    </w:tbl>
    <w:p w:rsidR="00DD44FA" w:rsidRPr="00437725" w:rsidRDefault="00DD44FA" w:rsidP="001F7E46">
      <w:pPr>
        <w:spacing w:before="120"/>
        <w:rPr>
          <w:vertAlign w:val="superscript"/>
        </w:rPr>
      </w:pPr>
    </w:p>
    <w:p w:rsidR="00DD44FA" w:rsidRPr="00437725" w:rsidRDefault="00DD44FA" w:rsidP="001F7E46">
      <w:pPr>
        <w:spacing w:before="120"/>
        <w:rPr>
          <w:vertAlign w:val="superscript"/>
        </w:rPr>
      </w:pPr>
      <w:r w:rsidRPr="00437725">
        <w:rPr>
          <w:vertAlign w:val="superscript"/>
        </w:rPr>
        <w:t>_____________________________</w:t>
      </w:r>
    </w:p>
    <w:p w:rsidR="00DD44FA" w:rsidRPr="00437725" w:rsidRDefault="00DD44FA" w:rsidP="001F7E46">
      <w:pPr>
        <w:spacing w:before="120"/>
        <w:ind w:firstLine="567"/>
      </w:pPr>
      <w:r w:rsidRPr="00437725">
        <w:rPr>
          <w:vertAlign w:val="superscript"/>
        </w:rPr>
        <w:t>1</w:t>
      </w:r>
      <w:r w:rsidRPr="00437725">
        <w:t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федерального государственного служащего, который представляет сведения.</w:t>
      </w:r>
    </w:p>
    <w:p w:rsidR="00DD44FA" w:rsidRPr="00437725" w:rsidRDefault="00DD44FA" w:rsidP="001F7E46">
      <w:pPr>
        <w:ind w:firstLine="567"/>
        <w:jc w:val="both"/>
      </w:pPr>
      <w:r w:rsidRPr="00437725">
        <w:rPr>
          <w:vertAlign w:val="superscript"/>
        </w:rPr>
        <w:t>2</w:t>
      </w:r>
      <w:r w:rsidRPr="00437725">
        <w:t> 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DD44FA" w:rsidRPr="00437725" w:rsidRDefault="00DD44FA" w:rsidP="001F7E46">
      <w:pPr>
        <w:ind w:firstLine="567"/>
        <w:jc w:val="both"/>
      </w:pPr>
    </w:p>
    <w:p w:rsidR="00DD44FA" w:rsidRPr="00437725" w:rsidRDefault="00DD44FA" w:rsidP="001F7E46">
      <w:pPr>
        <w:ind w:firstLine="567"/>
        <w:jc w:val="both"/>
      </w:pPr>
    </w:p>
    <w:p w:rsidR="00DD44FA" w:rsidRPr="00437725" w:rsidRDefault="00DD44FA" w:rsidP="001F7E46">
      <w:pPr>
        <w:ind w:firstLine="567"/>
        <w:jc w:val="both"/>
      </w:pPr>
    </w:p>
    <w:p w:rsidR="00DD44FA" w:rsidRPr="00437725" w:rsidRDefault="00DD44FA" w:rsidP="001F7E46">
      <w:pPr>
        <w:ind w:firstLine="567"/>
        <w:jc w:val="both"/>
      </w:pPr>
    </w:p>
    <w:p w:rsidR="00DD44FA" w:rsidRPr="00437725" w:rsidRDefault="00DD44FA" w:rsidP="001F7E46">
      <w:pPr>
        <w:ind w:firstLine="567"/>
        <w:jc w:val="both"/>
      </w:pPr>
    </w:p>
    <w:p w:rsidR="00DD44FA" w:rsidRPr="00437725" w:rsidRDefault="00DD44FA" w:rsidP="001F7E46">
      <w:pPr>
        <w:ind w:firstLine="567"/>
        <w:jc w:val="both"/>
      </w:pPr>
    </w:p>
    <w:p w:rsidR="00DD44FA" w:rsidRPr="00437725" w:rsidRDefault="00DD44FA" w:rsidP="001F7E46">
      <w:pPr>
        <w:ind w:firstLine="567"/>
        <w:jc w:val="both"/>
      </w:pPr>
    </w:p>
    <w:p w:rsidR="00DD44FA" w:rsidRPr="00437725" w:rsidRDefault="00DD44FA" w:rsidP="001F7E46">
      <w:pPr>
        <w:ind w:firstLine="567"/>
        <w:jc w:val="both"/>
      </w:pPr>
    </w:p>
    <w:p w:rsidR="00DD44FA" w:rsidRPr="00437725" w:rsidRDefault="00DD44FA" w:rsidP="001F7E46">
      <w:pPr>
        <w:ind w:firstLine="567"/>
        <w:jc w:val="both"/>
      </w:pPr>
    </w:p>
    <w:p w:rsidR="00DD44FA" w:rsidRPr="00437725" w:rsidRDefault="00DD44FA" w:rsidP="001F7E46">
      <w:pPr>
        <w:ind w:firstLine="567"/>
        <w:jc w:val="both"/>
      </w:pPr>
    </w:p>
    <w:p w:rsidR="00DD44FA" w:rsidRDefault="00DD44FA" w:rsidP="001F7E46">
      <w:pPr>
        <w:ind w:firstLine="567"/>
        <w:jc w:val="both"/>
      </w:pPr>
    </w:p>
    <w:p w:rsidR="00DD44FA" w:rsidRDefault="00DD44FA" w:rsidP="001F7E46">
      <w:pPr>
        <w:ind w:firstLine="567"/>
        <w:jc w:val="both"/>
      </w:pPr>
    </w:p>
    <w:p w:rsidR="00DD44FA" w:rsidRDefault="00DD44FA" w:rsidP="001F7E46">
      <w:pPr>
        <w:ind w:firstLine="567"/>
        <w:jc w:val="both"/>
      </w:pPr>
    </w:p>
    <w:p w:rsidR="00DD44FA" w:rsidRPr="00437725" w:rsidRDefault="00DD44FA" w:rsidP="001F7E46">
      <w:pPr>
        <w:ind w:firstLine="567"/>
        <w:jc w:val="both"/>
      </w:pPr>
    </w:p>
    <w:p w:rsidR="00DD44FA" w:rsidRDefault="00DD44FA" w:rsidP="001F7E46">
      <w:pPr>
        <w:ind w:firstLine="567"/>
        <w:jc w:val="both"/>
        <w:rPr>
          <w:b/>
          <w:bCs/>
          <w:sz w:val="24"/>
          <w:szCs w:val="24"/>
        </w:rPr>
      </w:pPr>
    </w:p>
    <w:p w:rsidR="00DD44FA" w:rsidRDefault="00DD44FA" w:rsidP="001F7E46">
      <w:pPr>
        <w:ind w:firstLine="567"/>
        <w:jc w:val="both"/>
        <w:rPr>
          <w:b/>
          <w:bCs/>
          <w:sz w:val="24"/>
          <w:szCs w:val="24"/>
        </w:rPr>
      </w:pPr>
    </w:p>
    <w:p w:rsidR="00DD44FA" w:rsidRDefault="00DD44FA" w:rsidP="001F7E46">
      <w:pPr>
        <w:ind w:firstLine="567"/>
        <w:jc w:val="both"/>
        <w:rPr>
          <w:b/>
          <w:bCs/>
          <w:sz w:val="24"/>
          <w:szCs w:val="24"/>
        </w:rPr>
      </w:pPr>
    </w:p>
    <w:p w:rsidR="00DD44FA" w:rsidRPr="00437725" w:rsidRDefault="00DD44FA" w:rsidP="001F7E46">
      <w:pPr>
        <w:ind w:firstLine="567"/>
        <w:jc w:val="both"/>
        <w:rPr>
          <w:b/>
          <w:bCs/>
          <w:sz w:val="24"/>
          <w:szCs w:val="24"/>
        </w:rPr>
      </w:pPr>
      <w:r w:rsidRPr="00437725">
        <w:rPr>
          <w:b/>
          <w:bCs/>
          <w:sz w:val="24"/>
          <w:szCs w:val="24"/>
        </w:rPr>
        <w:t>2.2. Транспортные средства</w:t>
      </w:r>
    </w:p>
    <w:p w:rsidR="00DD44FA" w:rsidRPr="00437725" w:rsidRDefault="00DD44FA" w:rsidP="001F7E46">
      <w:pPr>
        <w:ind w:firstLine="567"/>
        <w:jc w:val="both"/>
        <w:rPr>
          <w:b/>
          <w:bCs/>
          <w:sz w:val="24"/>
          <w:szCs w:val="24"/>
        </w:rPr>
      </w:pPr>
    </w:p>
    <w:p w:rsidR="00DD44FA" w:rsidRPr="00437725" w:rsidRDefault="00DD44FA" w:rsidP="001F7E46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0" w:type="auto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828"/>
        <w:gridCol w:w="1984"/>
        <w:gridCol w:w="3544"/>
      </w:tblGrid>
      <w:tr w:rsidR="00DD44FA" w:rsidRPr="00437725">
        <w:tc>
          <w:tcPr>
            <w:tcW w:w="595" w:type="dxa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№</w:t>
            </w:r>
            <w:r w:rsidRPr="00437725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828" w:type="dxa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Вид и марка транспортного средства</w:t>
            </w:r>
          </w:p>
        </w:tc>
        <w:tc>
          <w:tcPr>
            <w:tcW w:w="1984" w:type="dxa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Вид собственности </w:t>
            </w:r>
            <w:r w:rsidRPr="00437725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3544" w:type="dxa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Место регистрации</w:t>
            </w:r>
          </w:p>
        </w:tc>
      </w:tr>
      <w:tr w:rsidR="00DD44FA" w:rsidRPr="00437725">
        <w:tc>
          <w:tcPr>
            <w:tcW w:w="595" w:type="dxa"/>
            <w:tcBorders>
              <w:bottom w:val="nil"/>
            </w:tcBorders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4</w:t>
            </w:r>
          </w:p>
        </w:tc>
      </w:tr>
      <w:tr w:rsidR="00DD44FA" w:rsidRPr="00437725">
        <w:tc>
          <w:tcPr>
            <w:tcW w:w="595" w:type="dxa"/>
            <w:tcBorders>
              <w:bottom w:val="nil"/>
            </w:tcBorders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1</w:t>
            </w:r>
          </w:p>
        </w:tc>
        <w:tc>
          <w:tcPr>
            <w:tcW w:w="3828" w:type="dxa"/>
            <w:vMerge w:val="restart"/>
          </w:tcPr>
          <w:p w:rsidR="00DD44FA" w:rsidRPr="00437725" w:rsidRDefault="00DD44FA" w:rsidP="00920A51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Автомобили легковые:</w:t>
            </w:r>
          </w:p>
          <w:p w:rsidR="00DD44FA" w:rsidRPr="00437725" w:rsidRDefault="00DD44FA" w:rsidP="00920A51">
            <w:pPr>
              <w:ind w:left="60"/>
              <w:rPr>
                <w:i/>
                <w:iCs/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1)</w:t>
            </w:r>
          </w:p>
          <w:p w:rsidR="00DD44FA" w:rsidRPr="00437725" w:rsidRDefault="00DD44FA" w:rsidP="00920A51">
            <w:pPr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 2) </w:t>
            </w:r>
          </w:p>
        </w:tc>
        <w:tc>
          <w:tcPr>
            <w:tcW w:w="1984" w:type="dxa"/>
            <w:vMerge w:val="restart"/>
          </w:tcPr>
          <w:p w:rsidR="00DD44FA" w:rsidRPr="00437725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  <w:p w:rsidR="00DD44FA" w:rsidRPr="00437725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нет</w:t>
            </w:r>
          </w:p>
        </w:tc>
        <w:tc>
          <w:tcPr>
            <w:tcW w:w="3544" w:type="dxa"/>
            <w:vMerge w:val="restart"/>
          </w:tcPr>
          <w:p w:rsidR="00DD44FA" w:rsidRPr="00437725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  <w:p w:rsidR="00DD44FA" w:rsidRPr="00437725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  <w:p w:rsidR="00DD44FA" w:rsidRPr="00437725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  <w:p w:rsidR="00DD44FA" w:rsidRPr="00437725" w:rsidRDefault="00DD44FA" w:rsidP="00920A51">
            <w:pPr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bottom"/>
          </w:tcPr>
          <w:p w:rsidR="00DD44FA" w:rsidRPr="00437725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DD44FA" w:rsidRPr="00437725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</w:tcBorders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bottom"/>
          </w:tcPr>
          <w:p w:rsidR="00DD44FA" w:rsidRPr="00437725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bottom"/>
          </w:tcPr>
          <w:p w:rsidR="00DD44FA" w:rsidRPr="00437725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bottom w:val="nil"/>
            </w:tcBorders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DD44FA" w:rsidRPr="00437725" w:rsidRDefault="00DD44FA" w:rsidP="00920A51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1984" w:type="dxa"/>
            <w:vMerge w:val="restart"/>
          </w:tcPr>
          <w:p w:rsidR="00DD44FA" w:rsidRPr="00437725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  <w:p w:rsidR="00DD44FA" w:rsidRPr="00800E10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 w:rsidRPr="00800E10">
              <w:rPr>
                <w:i/>
                <w:iCs/>
                <w:sz w:val="24"/>
                <w:szCs w:val="24"/>
              </w:rPr>
              <w:t>нет</w:t>
            </w:r>
          </w:p>
        </w:tc>
        <w:tc>
          <w:tcPr>
            <w:tcW w:w="3544" w:type="dxa"/>
            <w:vMerge w:val="restart"/>
          </w:tcPr>
          <w:p w:rsidR="00DD44FA" w:rsidRPr="00437725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920A51">
            <w:pPr>
              <w:ind w:left="57"/>
              <w:rPr>
                <w:i/>
                <w:iCs/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984" w:type="dxa"/>
            <w:vMerge/>
            <w:tcBorders>
              <w:bottom w:val="nil"/>
            </w:tcBorders>
            <w:vAlign w:val="bottom"/>
          </w:tcPr>
          <w:p w:rsidR="00DD44FA" w:rsidRPr="00437725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bottom"/>
          </w:tcPr>
          <w:p w:rsidR="00DD44FA" w:rsidRPr="00437725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</w:tcBorders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DD44FA" w:rsidRPr="00437725" w:rsidRDefault="00DD44FA" w:rsidP="00920A51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DD44FA" w:rsidRPr="00437725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bottom"/>
          </w:tcPr>
          <w:p w:rsidR="00DD44FA" w:rsidRPr="00437725" w:rsidRDefault="00DD44FA" w:rsidP="00920A51">
            <w:pPr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bottom w:val="nil"/>
            </w:tcBorders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DD44FA" w:rsidRPr="00437725" w:rsidRDefault="00DD44FA" w:rsidP="00920A51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Автоприцепы: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DD44FA" w:rsidRPr="00437725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DD44FA" w:rsidRPr="00437725" w:rsidRDefault="00DD44FA" w:rsidP="00920A51">
            <w:pPr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920A51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нет</w:t>
            </w:r>
          </w:p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</w:tcBorders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DD44FA" w:rsidRPr="00437725" w:rsidRDefault="00DD44FA" w:rsidP="00920A51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DD44FA" w:rsidRPr="00437725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</w:tcBorders>
            <w:vAlign w:val="bottom"/>
          </w:tcPr>
          <w:p w:rsidR="00DD44FA" w:rsidRPr="00437725" w:rsidRDefault="00DD44FA" w:rsidP="00920A51">
            <w:pPr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bottom w:val="nil"/>
            </w:tcBorders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4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DD44FA" w:rsidRPr="00437725" w:rsidRDefault="00DD44FA" w:rsidP="00920A51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Мототранспортные средства: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DD44FA" w:rsidRPr="00437725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DD44FA" w:rsidRPr="00437725" w:rsidRDefault="00DD44FA" w:rsidP="00920A51">
            <w:pPr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920A51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DD44FA" w:rsidRPr="002142B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 w:rsidRPr="002142BE">
              <w:rPr>
                <w:i/>
                <w:iCs/>
                <w:sz w:val="24"/>
                <w:szCs w:val="24"/>
              </w:rPr>
              <w:t>нет</w:t>
            </w:r>
          </w:p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920A51">
            <w:pPr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</w:tcBorders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DD44FA" w:rsidRPr="00437725" w:rsidRDefault="00DD44FA" w:rsidP="00920A51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DD44FA" w:rsidRPr="00437725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</w:tcBorders>
            <w:vAlign w:val="bottom"/>
          </w:tcPr>
          <w:p w:rsidR="00DD44FA" w:rsidRPr="00437725" w:rsidRDefault="00DD44FA" w:rsidP="00920A51">
            <w:pPr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bottom w:val="nil"/>
            </w:tcBorders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5</w:t>
            </w:r>
          </w:p>
        </w:tc>
        <w:tc>
          <w:tcPr>
            <w:tcW w:w="3828" w:type="dxa"/>
            <w:vMerge w:val="restart"/>
          </w:tcPr>
          <w:p w:rsidR="00DD44FA" w:rsidRPr="00437725" w:rsidRDefault="00DD44FA" w:rsidP="00920A51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Сельскохозяйственная техника:</w:t>
            </w:r>
          </w:p>
          <w:p w:rsidR="00DD44FA" w:rsidRPr="00437725" w:rsidRDefault="00DD44FA" w:rsidP="00920A51">
            <w:pPr>
              <w:ind w:left="114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DD44FA" w:rsidRPr="00437725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DD44FA" w:rsidRPr="00437725" w:rsidRDefault="00DD44FA" w:rsidP="00920A51">
            <w:pPr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bottom w:val="nil"/>
            </w:tcBorders>
            <w:vAlign w:val="bottom"/>
          </w:tcPr>
          <w:p w:rsidR="00DD44FA" w:rsidRPr="00437725" w:rsidRDefault="00DD44FA" w:rsidP="00920A5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нет</w:t>
            </w:r>
          </w:p>
        </w:tc>
        <w:tc>
          <w:tcPr>
            <w:tcW w:w="3544" w:type="dxa"/>
            <w:vMerge w:val="restart"/>
            <w:tcBorders>
              <w:top w:val="nil"/>
            </w:tcBorders>
          </w:tcPr>
          <w:p w:rsidR="00DD44FA" w:rsidRPr="00437725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</w:tcBorders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DD44FA" w:rsidRPr="00437725" w:rsidRDefault="00DD44FA" w:rsidP="00920A51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DD44FA" w:rsidRPr="00437725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bottom"/>
          </w:tcPr>
          <w:p w:rsidR="00DD44FA" w:rsidRPr="00437725" w:rsidRDefault="00DD44FA" w:rsidP="00920A51">
            <w:pPr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bottom w:val="nil"/>
            </w:tcBorders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6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DD44FA" w:rsidRPr="00437725" w:rsidRDefault="00DD44FA" w:rsidP="00920A51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Водный транспорт: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DD44FA" w:rsidRPr="00437725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:rsidR="00DD44FA" w:rsidRPr="00437725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920A51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DD44FA" w:rsidRPr="00437725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нет</w:t>
            </w:r>
          </w:p>
        </w:tc>
        <w:tc>
          <w:tcPr>
            <w:tcW w:w="3544" w:type="dxa"/>
            <w:vMerge/>
            <w:tcBorders>
              <w:bottom w:val="nil"/>
            </w:tcBorders>
            <w:vAlign w:val="bottom"/>
          </w:tcPr>
          <w:p w:rsidR="00DD44FA" w:rsidRPr="00437725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</w:tcBorders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DD44FA" w:rsidRPr="00437725" w:rsidRDefault="00DD44FA" w:rsidP="00920A51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DD44FA" w:rsidRPr="00437725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</w:tcBorders>
            <w:vAlign w:val="bottom"/>
          </w:tcPr>
          <w:p w:rsidR="00DD44FA" w:rsidRPr="00437725" w:rsidRDefault="00DD44FA" w:rsidP="00920A51">
            <w:pPr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bottom w:val="nil"/>
            </w:tcBorders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7</w:t>
            </w:r>
          </w:p>
        </w:tc>
        <w:tc>
          <w:tcPr>
            <w:tcW w:w="3828" w:type="dxa"/>
            <w:vMerge w:val="restart"/>
          </w:tcPr>
          <w:p w:rsidR="00DD44FA" w:rsidRPr="00437725" w:rsidRDefault="00DD44FA" w:rsidP="00920A51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Воздушный транспорт:</w:t>
            </w:r>
          </w:p>
          <w:p w:rsidR="00DD44FA" w:rsidRPr="00437725" w:rsidRDefault="00DD44FA" w:rsidP="00920A51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1) </w:t>
            </w:r>
          </w:p>
          <w:p w:rsidR="00DD44FA" w:rsidRPr="00437725" w:rsidRDefault="00DD44FA" w:rsidP="00920A51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984" w:type="dxa"/>
            <w:vMerge w:val="restart"/>
          </w:tcPr>
          <w:p w:rsidR="00DD44FA" w:rsidRDefault="00DD44FA" w:rsidP="00920A51">
            <w:pPr>
              <w:jc w:val="center"/>
              <w:rPr>
                <w:sz w:val="24"/>
                <w:szCs w:val="24"/>
              </w:rPr>
            </w:pPr>
          </w:p>
          <w:p w:rsidR="00DD44FA" w:rsidRPr="002142B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 w:rsidRPr="002142BE">
              <w:rPr>
                <w:i/>
                <w:iCs/>
                <w:sz w:val="24"/>
                <w:szCs w:val="24"/>
              </w:rPr>
              <w:t>нет</w:t>
            </w:r>
          </w:p>
        </w:tc>
        <w:tc>
          <w:tcPr>
            <w:tcW w:w="3544" w:type="dxa"/>
            <w:vMerge w:val="restart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vMerge/>
            <w:vAlign w:val="bottom"/>
          </w:tcPr>
          <w:p w:rsidR="00DD44FA" w:rsidRPr="00437725" w:rsidRDefault="00DD44FA" w:rsidP="00920A5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bottom"/>
          </w:tcPr>
          <w:p w:rsidR="00DD44FA" w:rsidRPr="00437725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bottom"/>
          </w:tcPr>
          <w:p w:rsidR="00DD44FA" w:rsidRPr="00437725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</w:tcBorders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vMerge/>
            <w:vAlign w:val="bottom"/>
          </w:tcPr>
          <w:p w:rsidR="00DD44FA" w:rsidRPr="00437725" w:rsidRDefault="00DD44FA" w:rsidP="00920A5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bottom"/>
          </w:tcPr>
          <w:p w:rsidR="00DD44FA" w:rsidRPr="00437725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bottom"/>
          </w:tcPr>
          <w:p w:rsidR="00DD44FA" w:rsidRPr="00437725" w:rsidRDefault="00DD44FA" w:rsidP="00920A51">
            <w:pPr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bottom w:val="nil"/>
            </w:tcBorders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8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DD44FA" w:rsidRPr="00437725" w:rsidRDefault="00DD44FA" w:rsidP="00920A51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Иные транспортные средства: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DD44FA" w:rsidRPr="00437725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DD44FA" w:rsidRPr="00437725" w:rsidRDefault="00DD44FA" w:rsidP="00920A51">
            <w:pPr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920A51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DD44FA" w:rsidRPr="002142B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 w:rsidRPr="002142BE">
              <w:rPr>
                <w:i/>
                <w:iCs/>
                <w:sz w:val="24"/>
                <w:szCs w:val="24"/>
              </w:rPr>
              <w:t>нет</w:t>
            </w:r>
          </w:p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920A51">
            <w:pPr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</w:tcBorders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DD44FA" w:rsidRPr="00437725" w:rsidRDefault="00DD44FA" w:rsidP="00920A51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DD44FA" w:rsidRPr="00437725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</w:tcBorders>
            <w:vAlign w:val="bottom"/>
          </w:tcPr>
          <w:p w:rsidR="00DD44FA" w:rsidRPr="00437725" w:rsidRDefault="00DD44FA" w:rsidP="00920A51">
            <w:pPr>
              <w:rPr>
                <w:sz w:val="24"/>
                <w:szCs w:val="24"/>
              </w:rPr>
            </w:pPr>
          </w:p>
        </w:tc>
      </w:tr>
    </w:tbl>
    <w:p w:rsidR="00DD44FA" w:rsidRPr="00437725" w:rsidRDefault="00DD44FA" w:rsidP="001F7E46">
      <w:pPr>
        <w:ind w:firstLine="567"/>
        <w:jc w:val="both"/>
        <w:rPr>
          <w:vertAlign w:val="superscript"/>
        </w:rPr>
      </w:pPr>
    </w:p>
    <w:p w:rsidR="00DD44FA" w:rsidRPr="00437725" w:rsidRDefault="00DD44FA" w:rsidP="001F7E46">
      <w:pPr>
        <w:jc w:val="both"/>
        <w:rPr>
          <w:vertAlign w:val="superscript"/>
        </w:rPr>
      </w:pPr>
      <w:r w:rsidRPr="00437725">
        <w:rPr>
          <w:vertAlign w:val="superscript"/>
        </w:rPr>
        <w:t>_______________________</w:t>
      </w:r>
    </w:p>
    <w:p w:rsidR="00DD44FA" w:rsidRPr="00437725" w:rsidRDefault="00DD44FA" w:rsidP="001F7E46">
      <w:pPr>
        <w:jc w:val="both"/>
        <w:rPr>
          <w:vertAlign w:val="superscript"/>
        </w:rPr>
      </w:pPr>
    </w:p>
    <w:p w:rsidR="00DD44FA" w:rsidRPr="00437725" w:rsidRDefault="00DD44FA" w:rsidP="001F7E46">
      <w:pPr>
        <w:ind w:firstLine="567"/>
        <w:jc w:val="both"/>
      </w:pPr>
      <w:r w:rsidRPr="00437725">
        <w:rPr>
          <w:vertAlign w:val="superscript"/>
        </w:rPr>
        <w:t>1</w:t>
      </w:r>
      <w:r w:rsidRPr="00437725">
        <w:t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федерального государственного служащего, который представляет сведения.</w:t>
      </w:r>
    </w:p>
    <w:p w:rsidR="00DD44FA" w:rsidRPr="00437725" w:rsidRDefault="00DD44FA" w:rsidP="001F7E46">
      <w:pPr>
        <w:ind w:firstLine="567"/>
        <w:jc w:val="both"/>
      </w:pPr>
    </w:p>
    <w:p w:rsidR="00DD44FA" w:rsidRPr="00437725" w:rsidRDefault="00DD44FA" w:rsidP="001F7E46">
      <w:pPr>
        <w:rPr>
          <w:sz w:val="24"/>
          <w:szCs w:val="24"/>
        </w:rPr>
      </w:pPr>
    </w:p>
    <w:p w:rsidR="00DD44FA" w:rsidRPr="00437725" w:rsidRDefault="00DD44FA" w:rsidP="001F7E46">
      <w:pPr>
        <w:pageBreakBefore/>
        <w:spacing w:after="360"/>
        <w:ind w:firstLine="567"/>
        <w:jc w:val="both"/>
        <w:rPr>
          <w:b/>
          <w:bCs/>
          <w:sz w:val="24"/>
          <w:szCs w:val="24"/>
        </w:rPr>
      </w:pPr>
      <w:r w:rsidRPr="00437725">
        <w:rPr>
          <w:b/>
          <w:bCs/>
          <w:sz w:val="24"/>
          <w:szCs w:val="24"/>
        </w:rPr>
        <w:t>Раздел 3. Сведения о денежных средствах, находящихся на счетах в банках и иных кредитных организациях</w:t>
      </w:r>
    </w:p>
    <w:tbl>
      <w:tblPr>
        <w:tblW w:w="9855" w:type="dxa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261"/>
        <w:gridCol w:w="1493"/>
        <w:gridCol w:w="1494"/>
        <w:gridCol w:w="1453"/>
        <w:gridCol w:w="1559"/>
      </w:tblGrid>
      <w:tr w:rsidR="00DD44FA" w:rsidRPr="00437725">
        <w:tc>
          <w:tcPr>
            <w:tcW w:w="595" w:type="dxa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№</w:t>
            </w:r>
            <w:r w:rsidRPr="00437725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261" w:type="dxa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Наименование и адрес банка или иной кредитной организации</w:t>
            </w:r>
          </w:p>
        </w:tc>
        <w:tc>
          <w:tcPr>
            <w:tcW w:w="1493" w:type="dxa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Вид и валюта счета </w:t>
            </w:r>
            <w:r w:rsidRPr="00437725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494" w:type="dxa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Дата открытия счета</w:t>
            </w:r>
          </w:p>
        </w:tc>
        <w:tc>
          <w:tcPr>
            <w:tcW w:w="1453" w:type="dxa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Номер счета</w:t>
            </w:r>
          </w:p>
        </w:tc>
        <w:tc>
          <w:tcPr>
            <w:tcW w:w="1559" w:type="dxa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Остаток на счете </w:t>
            </w:r>
            <w:r w:rsidRPr="00437725">
              <w:rPr>
                <w:sz w:val="24"/>
                <w:szCs w:val="24"/>
                <w:vertAlign w:val="superscript"/>
              </w:rPr>
              <w:t>2</w:t>
            </w:r>
            <w:r w:rsidRPr="00437725">
              <w:rPr>
                <w:sz w:val="24"/>
                <w:szCs w:val="24"/>
              </w:rPr>
              <w:t xml:space="preserve"> (руб.)</w:t>
            </w:r>
          </w:p>
        </w:tc>
      </w:tr>
      <w:tr w:rsidR="00DD44FA" w:rsidRPr="00437725">
        <w:tc>
          <w:tcPr>
            <w:tcW w:w="595" w:type="dxa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2</w:t>
            </w:r>
          </w:p>
        </w:tc>
        <w:tc>
          <w:tcPr>
            <w:tcW w:w="1493" w:type="dxa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3</w:t>
            </w:r>
          </w:p>
        </w:tc>
        <w:tc>
          <w:tcPr>
            <w:tcW w:w="1494" w:type="dxa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4</w:t>
            </w:r>
          </w:p>
        </w:tc>
        <w:tc>
          <w:tcPr>
            <w:tcW w:w="1453" w:type="dxa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6</w:t>
            </w:r>
          </w:p>
        </w:tc>
      </w:tr>
      <w:tr w:rsidR="00DD44FA" w:rsidRPr="00437725">
        <w:trPr>
          <w:trHeight w:val="660"/>
        </w:trPr>
        <w:tc>
          <w:tcPr>
            <w:tcW w:w="595" w:type="dxa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DD44FA" w:rsidRPr="00437725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нет</w:t>
            </w:r>
          </w:p>
        </w:tc>
        <w:tc>
          <w:tcPr>
            <w:tcW w:w="1493" w:type="dxa"/>
          </w:tcPr>
          <w:p w:rsidR="00DD44FA" w:rsidRPr="00437725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494" w:type="dxa"/>
          </w:tcPr>
          <w:p w:rsidR="00DD44FA" w:rsidRPr="00437725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453" w:type="dxa"/>
          </w:tcPr>
          <w:p w:rsidR="00DD44FA" w:rsidRPr="00437725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:rsidR="00DD44FA" w:rsidRPr="00437725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</w:tbl>
    <w:p w:rsidR="00DD44FA" w:rsidRPr="00437725" w:rsidRDefault="00DD44FA" w:rsidP="001F7E46">
      <w:pPr>
        <w:ind w:firstLine="567"/>
        <w:jc w:val="both"/>
        <w:rPr>
          <w:vertAlign w:val="superscript"/>
        </w:rPr>
      </w:pPr>
    </w:p>
    <w:p w:rsidR="00DD44FA" w:rsidRPr="00437725" w:rsidRDefault="00DD44FA" w:rsidP="001F7E46">
      <w:pPr>
        <w:jc w:val="both"/>
        <w:rPr>
          <w:vertAlign w:val="superscript"/>
        </w:rPr>
      </w:pPr>
      <w:r w:rsidRPr="00437725">
        <w:rPr>
          <w:vertAlign w:val="superscript"/>
        </w:rPr>
        <w:t>___________________________</w:t>
      </w:r>
    </w:p>
    <w:p w:rsidR="00DD44FA" w:rsidRPr="00437725" w:rsidRDefault="00DD44FA" w:rsidP="001F7E46">
      <w:pPr>
        <w:jc w:val="both"/>
        <w:rPr>
          <w:vertAlign w:val="superscript"/>
        </w:rPr>
      </w:pPr>
    </w:p>
    <w:p w:rsidR="00DD44FA" w:rsidRPr="00437725" w:rsidRDefault="00DD44FA" w:rsidP="001F7E46">
      <w:pPr>
        <w:ind w:firstLine="567"/>
        <w:jc w:val="both"/>
      </w:pPr>
      <w:r w:rsidRPr="00437725">
        <w:rPr>
          <w:vertAlign w:val="superscript"/>
        </w:rPr>
        <w:t>1</w:t>
      </w:r>
      <w:r w:rsidRPr="00437725">
        <w:t> Указываются вид счета (депозитный, текущий, расчетный, ссудный и другие) и валюта счета.</w:t>
      </w:r>
    </w:p>
    <w:p w:rsidR="00DD44FA" w:rsidRPr="00437725" w:rsidRDefault="00DD44FA" w:rsidP="001F7E46">
      <w:pPr>
        <w:ind w:firstLine="567"/>
        <w:jc w:val="both"/>
      </w:pPr>
      <w:r w:rsidRPr="00437725">
        <w:rPr>
          <w:vertAlign w:val="superscript"/>
        </w:rPr>
        <w:t>2</w:t>
      </w:r>
      <w:r w:rsidRPr="00437725">
        <w:t> 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DD44FA" w:rsidRPr="00437725" w:rsidRDefault="00DD44FA" w:rsidP="001F7E46">
      <w:pPr>
        <w:rPr>
          <w:sz w:val="24"/>
          <w:szCs w:val="24"/>
        </w:rPr>
      </w:pPr>
    </w:p>
    <w:p w:rsidR="00DD44FA" w:rsidRPr="00437725" w:rsidRDefault="00DD44FA" w:rsidP="001F7E46">
      <w:pPr>
        <w:pageBreakBefore/>
        <w:ind w:firstLine="567"/>
        <w:rPr>
          <w:b/>
          <w:bCs/>
          <w:sz w:val="24"/>
          <w:szCs w:val="24"/>
        </w:rPr>
      </w:pPr>
      <w:r w:rsidRPr="00437725">
        <w:rPr>
          <w:b/>
          <w:bCs/>
          <w:sz w:val="24"/>
          <w:szCs w:val="24"/>
        </w:rPr>
        <w:t>Раздел 4. Сведения о ценных бумагах</w:t>
      </w:r>
    </w:p>
    <w:p w:rsidR="00DD44FA" w:rsidRPr="00437725" w:rsidRDefault="00DD44FA" w:rsidP="001F7E46">
      <w:pPr>
        <w:spacing w:after="360"/>
        <w:ind w:firstLine="567"/>
        <w:rPr>
          <w:b/>
          <w:bCs/>
          <w:sz w:val="24"/>
          <w:szCs w:val="24"/>
        </w:rPr>
      </w:pPr>
      <w:r w:rsidRPr="00437725">
        <w:rPr>
          <w:b/>
          <w:bCs/>
          <w:sz w:val="24"/>
          <w:szCs w:val="24"/>
        </w:rPr>
        <w:t>4.1. Акции и иное участие в коммерческих организациях</w:t>
      </w:r>
    </w:p>
    <w:tbl>
      <w:tblPr>
        <w:tblW w:w="0" w:type="auto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977"/>
        <w:gridCol w:w="2126"/>
        <w:gridCol w:w="1288"/>
        <w:gridCol w:w="1300"/>
        <w:gridCol w:w="1665"/>
      </w:tblGrid>
      <w:tr w:rsidR="00DD44FA" w:rsidRPr="00437725">
        <w:tc>
          <w:tcPr>
            <w:tcW w:w="595" w:type="dxa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№</w:t>
            </w:r>
            <w:r w:rsidRPr="00437725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977" w:type="dxa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Наименование и организационно-правовая форма организации </w:t>
            </w:r>
            <w:r w:rsidRPr="00437725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126" w:type="dxa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Место нахождения организации (адрес)</w:t>
            </w:r>
          </w:p>
        </w:tc>
        <w:tc>
          <w:tcPr>
            <w:tcW w:w="1288" w:type="dxa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Уставный капитал </w:t>
            </w:r>
            <w:r w:rsidRPr="00437725">
              <w:rPr>
                <w:sz w:val="24"/>
                <w:szCs w:val="24"/>
                <w:vertAlign w:val="superscript"/>
              </w:rPr>
              <w:t>2</w:t>
            </w:r>
            <w:r w:rsidRPr="00437725">
              <w:rPr>
                <w:sz w:val="24"/>
                <w:szCs w:val="24"/>
              </w:rPr>
              <w:br/>
              <w:t>(руб.)</w:t>
            </w:r>
          </w:p>
        </w:tc>
        <w:tc>
          <w:tcPr>
            <w:tcW w:w="1300" w:type="dxa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Доля участия </w:t>
            </w:r>
            <w:r w:rsidRPr="00437725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665" w:type="dxa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Основание участия </w:t>
            </w:r>
            <w:r w:rsidRPr="00437725">
              <w:rPr>
                <w:sz w:val="24"/>
                <w:szCs w:val="24"/>
                <w:vertAlign w:val="superscript"/>
              </w:rPr>
              <w:t>4</w:t>
            </w:r>
          </w:p>
        </w:tc>
      </w:tr>
      <w:tr w:rsidR="00DD44FA" w:rsidRPr="00437725">
        <w:tc>
          <w:tcPr>
            <w:tcW w:w="595" w:type="dxa"/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3</w:t>
            </w:r>
          </w:p>
        </w:tc>
        <w:tc>
          <w:tcPr>
            <w:tcW w:w="1288" w:type="dxa"/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4</w:t>
            </w:r>
          </w:p>
        </w:tc>
        <w:tc>
          <w:tcPr>
            <w:tcW w:w="1300" w:type="dxa"/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5</w:t>
            </w:r>
          </w:p>
        </w:tc>
        <w:tc>
          <w:tcPr>
            <w:tcW w:w="1665" w:type="dxa"/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6</w:t>
            </w:r>
          </w:p>
        </w:tc>
      </w:tr>
      <w:tr w:rsidR="00DD44FA" w:rsidRPr="00437725">
        <w:trPr>
          <w:trHeight w:val="660"/>
        </w:trPr>
        <w:tc>
          <w:tcPr>
            <w:tcW w:w="595" w:type="dxa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DD44FA" w:rsidRPr="00437725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нет</w:t>
            </w:r>
          </w:p>
        </w:tc>
        <w:tc>
          <w:tcPr>
            <w:tcW w:w="2126" w:type="dxa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DD44FA" w:rsidRPr="00437725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300" w:type="dxa"/>
          </w:tcPr>
          <w:p w:rsidR="00DD44FA" w:rsidRPr="00437725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665" w:type="dxa"/>
          </w:tcPr>
          <w:p w:rsidR="00DD44FA" w:rsidRPr="00437725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</w:tbl>
    <w:p w:rsidR="00DD44FA" w:rsidRPr="00437725" w:rsidRDefault="00DD44FA" w:rsidP="001F7E46">
      <w:pPr>
        <w:jc w:val="both"/>
        <w:rPr>
          <w:vertAlign w:val="superscript"/>
        </w:rPr>
      </w:pPr>
      <w:r w:rsidRPr="00437725">
        <w:rPr>
          <w:vertAlign w:val="superscript"/>
        </w:rPr>
        <w:t>____________________________</w:t>
      </w:r>
    </w:p>
    <w:p w:rsidR="00DD44FA" w:rsidRPr="00437725" w:rsidRDefault="00DD44FA" w:rsidP="001F7E46">
      <w:pPr>
        <w:jc w:val="both"/>
        <w:rPr>
          <w:vertAlign w:val="superscript"/>
        </w:rPr>
      </w:pPr>
    </w:p>
    <w:p w:rsidR="00DD44FA" w:rsidRPr="00437725" w:rsidRDefault="00DD44FA" w:rsidP="001F7E46">
      <w:pPr>
        <w:ind w:firstLine="567"/>
        <w:jc w:val="both"/>
      </w:pPr>
      <w:r w:rsidRPr="00437725">
        <w:rPr>
          <w:vertAlign w:val="superscript"/>
        </w:rPr>
        <w:t>1</w:t>
      </w:r>
      <w:r w:rsidRPr="00437725">
        <w:t> 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 и другие).</w:t>
      </w:r>
    </w:p>
    <w:p w:rsidR="00DD44FA" w:rsidRPr="00437725" w:rsidRDefault="00DD44FA" w:rsidP="001F7E46">
      <w:pPr>
        <w:ind w:firstLine="567"/>
        <w:jc w:val="both"/>
      </w:pPr>
      <w:r w:rsidRPr="00437725">
        <w:rPr>
          <w:vertAlign w:val="superscript"/>
        </w:rPr>
        <w:t>2</w:t>
      </w:r>
      <w:r w:rsidRPr="00437725">
        <w:t> 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DD44FA" w:rsidRPr="00437725" w:rsidRDefault="00DD44FA" w:rsidP="001F7E46">
      <w:pPr>
        <w:ind w:firstLine="567"/>
        <w:jc w:val="both"/>
      </w:pPr>
      <w:r w:rsidRPr="00437725">
        <w:rPr>
          <w:vertAlign w:val="superscript"/>
        </w:rPr>
        <w:t>3</w:t>
      </w:r>
      <w:r w:rsidRPr="00437725">
        <w:t> 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DD44FA" w:rsidRPr="00437725" w:rsidRDefault="00DD44FA" w:rsidP="001F7E46">
      <w:pPr>
        <w:ind w:firstLine="567"/>
        <w:jc w:val="both"/>
      </w:pPr>
      <w:r w:rsidRPr="00437725">
        <w:rPr>
          <w:vertAlign w:val="superscript"/>
        </w:rPr>
        <w:t>4</w:t>
      </w:r>
      <w:r w:rsidRPr="00437725">
        <w:t> 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DD44FA" w:rsidRPr="00437725" w:rsidRDefault="00DD44FA" w:rsidP="001F7E46">
      <w:pPr>
        <w:rPr>
          <w:sz w:val="24"/>
          <w:szCs w:val="24"/>
        </w:rPr>
      </w:pPr>
    </w:p>
    <w:p w:rsidR="00DD44FA" w:rsidRPr="00437725" w:rsidRDefault="00DD44FA" w:rsidP="001F7E46">
      <w:pPr>
        <w:rPr>
          <w:sz w:val="24"/>
          <w:szCs w:val="24"/>
        </w:rPr>
      </w:pPr>
    </w:p>
    <w:p w:rsidR="00DD44FA" w:rsidRPr="00437725" w:rsidRDefault="00DD44FA" w:rsidP="001F7E46">
      <w:pPr>
        <w:pageBreakBefore/>
        <w:spacing w:after="360"/>
        <w:ind w:firstLine="567"/>
        <w:jc w:val="both"/>
        <w:rPr>
          <w:b/>
          <w:bCs/>
          <w:sz w:val="24"/>
          <w:szCs w:val="24"/>
        </w:rPr>
      </w:pPr>
      <w:r w:rsidRPr="00437725">
        <w:rPr>
          <w:b/>
          <w:bCs/>
          <w:sz w:val="24"/>
          <w:szCs w:val="24"/>
        </w:rPr>
        <w:t>4.2. Иные ценные бумаги</w:t>
      </w:r>
    </w:p>
    <w:tbl>
      <w:tblPr>
        <w:tblW w:w="0" w:type="auto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127"/>
        <w:gridCol w:w="2280"/>
        <w:gridCol w:w="1830"/>
        <w:gridCol w:w="1454"/>
        <w:gridCol w:w="1665"/>
      </w:tblGrid>
      <w:tr w:rsidR="00DD44FA" w:rsidRPr="00437725">
        <w:tc>
          <w:tcPr>
            <w:tcW w:w="595" w:type="dxa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№</w:t>
            </w:r>
            <w:r w:rsidRPr="00437725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127" w:type="dxa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Вид ценной бумаги </w:t>
            </w:r>
            <w:r w:rsidRPr="00437725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280" w:type="dxa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Лицо, выпустившее ценную бумагу</w:t>
            </w:r>
          </w:p>
        </w:tc>
        <w:tc>
          <w:tcPr>
            <w:tcW w:w="1830" w:type="dxa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Номинальная величина обязательства</w:t>
            </w:r>
            <w:r w:rsidRPr="00437725">
              <w:rPr>
                <w:sz w:val="24"/>
                <w:szCs w:val="24"/>
              </w:rPr>
              <w:br/>
              <w:t>(руб.)</w:t>
            </w:r>
          </w:p>
        </w:tc>
        <w:tc>
          <w:tcPr>
            <w:tcW w:w="1454" w:type="dxa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Общее количество</w:t>
            </w:r>
          </w:p>
        </w:tc>
        <w:tc>
          <w:tcPr>
            <w:tcW w:w="1665" w:type="dxa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Общая стоимость </w:t>
            </w:r>
            <w:r w:rsidRPr="00437725">
              <w:rPr>
                <w:sz w:val="24"/>
                <w:szCs w:val="24"/>
                <w:vertAlign w:val="superscript"/>
              </w:rPr>
              <w:t>2</w:t>
            </w:r>
            <w:r w:rsidRPr="00437725">
              <w:rPr>
                <w:sz w:val="24"/>
                <w:szCs w:val="24"/>
              </w:rPr>
              <w:br/>
              <w:t>(руб.)</w:t>
            </w:r>
          </w:p>
        </w:tc>
      </w:tr>
      <w:tr w:rsidR="00DD44FA" w:rsidRPr="00437725">
        <w:tc>
          <w:tcPr>
            <w:tcW w:w="595" w:type="dxa"/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2</w:t>
            </w:r>
          </w:p>
        </w:tc>
        <w:tc>
          <w:tcPr>
            <w:tcW w:w="2280" w:type="dxa"/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3</w:t>
            </w:r>
          </w:p>
        </w:tc>
        <w:tc>
          <w:tcPr>
            <w:tcW w:w="1830" w:type="dxa"/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4</w:t>
            </w:r>
          </w:p>
        </w:tc>
        <w:tc>
          <w:tcPr>
            <w:tcW w:w="1454" w:type="dxa"/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5</w:t>
            </w:r>
          </w:p>
        </w:tc>
        <w:tc>
          <w:tcPr>
            <w:tcW w:w="1665" w:type="dxa"/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6</w:t>
            </w:r>
          </w:p>
        </w:tc>
      </w:tr>
      <w:tr w:rsidR="00DD44FA" w:rsidRPr="00437725">
        <w:trPr>
          <w:trHeight w:val="660"/>
        </w:trPr>
        <w:tc>
          <w:tcPr>
            <w:tcW w:w="595" w:type="dxa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DD44FA" w:rsidRPr="00437725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нет</w:t>
            </w:r>
          </w:p>
        </w:tc>
        <w:tc>
          <w:tcPr>
            <w:tcW w:w="2280" w:type="dxa"/>
          </w:tcPr>
          <w:p w:rsidR="00DD44FA" w:rsidRPr="00437725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</w:tr>
    </w:tbl>
    <w:p w:rsidR="00DD44FA" w:rsidRPr="00437725" w:rsidRDefault="00DD44FA" w:rsidP="001F7E46">
      <w:pPr>
        <w:spacing w:before="240"/>
        <w:ind w:firstLine="567"/>
        <w:jc w:val="both"/>
        <w:rPr>
          <w:sz w:val="24"/>
          <w:szCs w:val="24"/>
        </w:rPr>
      </w:pPr>
      <w:r w:rsidRPr="00437725">
        <w:rPr>
          <w:sz w:val="24"/>
          <w:szCs w:val="24"/>
        </w:rPr>
        <w:t xml:space="preserve">Итого по разделу 4 “Сведения о ценных бумагах” суммарная декларированная стоимость ценных бумаг, включая доли участия в коммерческих организациях (руб.),       </w:t>
      </w:r>
      <w:r w:rsidRPr="00437725">
        <w:rPr>
          <w:i/>
          <w:iCs/>
          <w:sz w:val="24"/>
          <w:szCs w:val="24"/>
        </w:rPr>
        <w:t>0 рублей</w:t>
      </w:r>
    </w:p>
    <w:p w:rsidR="00DD44FA" w:rsidRPr="00437725" w:rsidRDefault="00DD44FA" w:rsidP="001F7E46">
      <w:pPr>
        <w:pBdr>
          <w:top w:val="single" w:sz="4" w:space="1" w:color="auto"/>
        </w:pBdr>
        <w:ind w:left="7797"/>
        <w:rPr>
          <w:sz w:val="2"/>
          <w:szCs w:val="2"/>
        </w:rPr>
      </w:pPr>
    </w:p>
    <w:p w:rsidR="00DD44FA" w:rsidRPr="00437725" w:rsidRDefault="00DD44FA" w:rsidP="001F7E46">
      <w:pPr>
        <w:tabs>
          <w:tab w:val="left" w:pos="6804"/>
        </w:tabs>
        <w:rPr>
          <w:sz w:val="24"/>
          <w:szCs w:val="24"/>
        </w:rPr>
      </w:pPr>
      <w:r w:rsidRPr="00437725">
        <w:rPr>
          <w:sz w:val="24"/>
          <w:szCs w:val="24"/>
        </w:rPr>
        <w:tab/>
        <w:t>.</w:t>
      </w:r>
    </w:p>
    <w:p w:rsidR="00DD44FA" w:rsidRPr="00437725" w:rsidRDefault="00DD44FA" w:rsidP="001F7E46">
      <w:pPr>
        <w:pBdr>
          <w:top w:val="single" w:sz="4" w:space="1" w:color="auto"/>
        </w:pBdr>
        <w:ind w:right="3175"/>
        <w:rPr>
          <w:sz w:val="2"/>
          <w:szCs w:val="2"/>
        </w:rPr>
      </w:pPr>
    </w:p>
    <w:p w:rsidR="00DD44FA" w:rsidRPr="00437725" w:rsidRDefault="00DD44FA" w:rsidP="001F7E46">
      <w:pPr>
        <w:spacing w:before="600"/>
        <w:rPr>
          <w:sz w:val="24"/>
          <w:szCs w:val="24"/>
        </w:rPr>
      </w:pPr>
      <w:r w:rsidRPr="00437725">
        <w:rPr>
          <w:sz w:val="24"/>
          <w:szCs w:val="24"/>
        </w:rPr>
        <w:t>_________________</w:t>
      </w:r>
    </w:p>
    <w:p w:rsidR="00DD44FA" w:rsidRPr="00437725" w:rsidRDefault="00DD44FA" w:rsidP="001F7E46">
      <w:pPr>
        <w:ind w:firstLine="567"/>
        <w:jc w:val="both"/>
      </w:pPr>
      <w:r w:rsidRPr="00437725">
        <w:rPr>
          <w:vertAlign w:val="superscript"/>
        </w:rPr>
        <w:t>1</w:t>
      </w:r>
      <w:r w:rsidRPr="00437725">
        <w:t> Указываются все ценные бумаги по видам (облигации, векселя и другие), за исключением акций, указанных в подразделе “Акции и иное участие в коммерческих организациях”.</w:t>
      </w:r>
    </w:p>
    <w:p w:rsidR="00DD44FA" w:rsidRPr="00437725" w:rsidRDefault="00DD44FA" w:rsidP="001F7E46">
      <w:pPr>
        <w:ind w:firstLine="567"/>
        <w:jc w:val="both"/>
      </w:pPr>
      <w:r w:rsidRPr="00437725">
        <w:rPr>
          <w:vertAlign w:val="superscript"/>
        </w:rPr>
        <w:t>2</w:t>
      </w:r>
      <w:r w:rsidRPr="00437725">
        <w:t> Указывается общая стоимость ценных бумаг данного вида исходя из стоимости их приобретения (а если ее нельзя определить –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DD44FA" w:rsidRPr="00437725" w:rsidRDefault="00DD44FA" w:rsidP="001F7E46">
      <w:pPr>
        <w:rPr>
          <w:sz w:val="24"/>
          <w:szCs w:val="24"/>
        </w:rPr>
      </w:pPr>
    </w:p>
    <w:p w:rsidR="00DD44FA" w:rsidRPr="00437725" w:rsidRDefault="00DD44FA" w:rsidP="001F7E46">
      <w:pPr>
        <w:pageBreakBefore/>
        <w:ind w:firstLine="567"/>
        <w:jc w:val="both"/>
        <w:rPr>
          <w:b/>
          <w:bCs/>
          <w:sz w:val="24"/>
          <w:szCs w:val="24"/>
        </w:rPr>
      </w:pPr>
      <w:r w:rsidRPr="00437725">
        <w:rPr>
          <w:b/>
          <w:bCs/>
          <w:sz w:val="24"/>
          <w:szCs w:val="24"/>
        </w:rPr>
        <w:t>Раздел 5. Сведения об обязательствах имущественного характера</w:t>
      </w:r>
    </w:p>
    <w:p w:rsidR="00DD44FA" w:rsidRPr="00437725" w:rsidRDefault="00DD44FA" w:rsidP="001F7E46">
      <w:pPr>
        <w:spacing w:after="360"/>
        <w:ind w:firstLine="567"/>
        <w:rPr>
          <w:b/>
          <w:bCs/>
          <w:sz w:val="24"/>
          <w:szCs w:val="24"/>
        </w:rPr>
      </w:pPr>
      <w:r w:rsidRPr="00437725">
        <w:rPr>
          <w:b/>
          <w:bCs/>
          <w:sz w:val="24"/>
          <w:szCs w:val="24"/>
        </w:rPr>
        <w:t xml:space="preserve">5.1. Объекты недвижимого имущества, находящиеся в пользовании </w:t>
      </w:r>
      <w:r w:rsidRPr="00437725"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1701"/>
        <w:gridCol w:w="1985"/>
        <w:gridCol w:w="1984"/>
        <w:gridCol w:w="2552"/>
        <w:gridCol w:w="1134"/>
      </w:tblGrid>
      <w:tr w:rsidR="00DD44FA" w:rsidRPr="00437725">
        <w:tc>
          <w:tcPr>
            <w:tcW w:w="595" w:type="dxa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№</w:t>
            </w:r>
            <w:r w:rsidRPr="00437725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701" w:type="dxa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Вид имущества </w:t>
            </w:r>
            <w:r w:rsidRPr="00437725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85" w:type="dxa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Вид и сроки пользо</w:t>
            </w:r>
            <w:r w:rsidRPr="00437725">
              <w:rPr>
                <w:sz w:val="24"/>
                <w:szCs w:val="24"/>
              </w:rPr>
              <w:softHyphen/>
              <w:t xml:space="preserve">вания </w:t>
            </w:r>
            <w:r w:rsidRPr="00437725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4" w:type="dxa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Основание пользования </w:t>
            </w:r>
            <w:r w:rsidRPr="00437725"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2552" w:type="dxa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Место нахождения (адрес)</w:t>
            </w:r>
          </w:p>
        </w:tc>
        <w:tc>
          <w:tcPr>
            <w:tcW w:w="1134" w:type="dxa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Площадь</w:t>
            </w:r>
            <w:r w:rsidRPr="00437725">
              <w:rPr>
                <w:sz w:val="24"/>
                <w:szCs w:val="24"/>
              </w:rPr>
              <w:br/>
              <w:t>(кв. м)</w:t>
            </w:r>
          </w:p>
        </w:tc>
      </w:tr>
      <w:tr w:rsidR="00DD44FA" w:rsidRPr="00437725">
        <w:tc>
          <w:tcPr>
            <w:tcW w:w="595" w:type="dxa"/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4</w:t>
            </w:r>
          </w:p>
        </w:tc>
        <w:tc>
          <w:tcPr>
            <w:tcW w:w="2552" w:type="dxa"/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6</w:t>
            </w:r>
          </w:p>
        </w:tc>
      </w:tr>
      <w:tr w:rsidR="00DD44FA" w:rsidRPr="00437725">
        <w:trPr>
          <w:trHeight w:val="660"/>
        </w:trPr>
        <w:tc>
          <w:tcPr>
            <w:tcW w:w="595" w:type="dxa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D44FA" w:rsidRPr="00437725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 w:rsidRPr="00437725">
              <w:rPr>
                <w:i/>
                <w:iCs/>
                <w:sz w:val="24"/>
                <w:szCs w:val="24"/>
              </w:rPr>
              <w:t xml:space="preserve">Квартира </w:t>
            </w:r>
            <w:r w:rsidRPr="00437725">
              <w:rPr>
                <w:i/>
                <w:iCs/>
                <w:sz w:val="24"/>
                <w:szCs w:val="24"/>
              </w:rPr>
              <w:br/>
            </w:r>
          </w:p>
        </w:tc>
        <w:tc>
          <w:tcPr>
            <w:tcW w:w="1985" w:type="dxa"/>
          </w:tcPr>
          <w:p w:rsidR="00DD44FA" w:rsidRPr="00437725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Нет</w:t>
            </w:r>
          </w:p>
        </w:tc>
        <w:tc>
          <w:tcPr>
            <w:tcW w:w="1984" w:type="dxa"/>
          </w:tcPr>
          <w:p w:rsidR="00DD44FA" w:rsidRPr="00437725" w:rsidRDefault="00DD44FA" w:rsidP="00920A51">
            <w:pPr>
              <w:ind w:right="-28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2" w:type="dxa"/>
          </w:tcPr>
          <w:p w:rsidR="00DD44FA" w:rsidRPr="00437725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</w:tcPr>
          <w:p w:rsidR="00DD44FA" w:rsidRPr="00437725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D44FA" w:rsidRPr="00437725">
        <w:trPr>
          <w:trHeight w:val="660"/>
        </w:trPr>
        <w:tc>
          <w:tcPr>
            <w:tcW w:w="595" w:type="dxa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D44FA" w:rsidRPr="00437725" w:rsidRDefault="00DD44FA" w:rsidP="00920A5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Ж</w:t>
            </w:r>
            <w:r w:rsidRPr="00437725">
              <w:rPr>
                <w:i/>
                <w:iCs/>
                <w:sz w:val="24"/>
                <w:szCs w:val="24"/>
              </w:rPr>
              <w:t>илой дом</w:t>
            </w:r>
          </w:p>
          <w:p w:rsidR="00DD44FA" w:rsidRPr="00437725" w:rsidRDefault="00DD44FA" w:rsidP="00920A51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DD44FA" w:rsidRPr="00437725" w:rsidRDefault="00DD44FA" w:rsidP="00920A51">
            <w:pPr>
              <w:ind w:left="57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Нет</w:t>
            </w:r>
          </w:p>
        </w:tc>
        <w:tc>
          <w:tcPr>
            <w:tcW w:w="1984" w:type="dxa"/>
          </w:tcPr>
          <w:p w:rsidR="00DD44FA" w:rsidRPr="00437725" w:rsidRDefault="00DD44FA" w:rsidP="00920A51">
            <w:pPr>
              <w:ind w:left="57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2" w:type="dxa"/>
          </w:tcPr>
          <w:p w:rsidR="00DD44FA" w:rsidRPr="00437725" w:rsidRDefault="00DD44FA" w:rsidP="00920A51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DD44FA" w:rsidRPr="00437725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D44FA" w:rsidRPr="00437725">
        <w:trPr>
          <w:trHeight w:val="660"/>
        </w:trPr>
        <w:tc>
          <w:tcPr>
            <w:tcW w:w="595" w:type="dxa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DD44FA" w:rsidRPr="00B1164B" w:rsidRDefault="00DD44FA" w:rsidP="00920A51">
            <w:pPr>
              <w:ind w:left="57"/>
              <w:jc w:val="center"/>
              <w:rPr>
                <w:sz w:val="24"/>
                <w:szCs w:val="24"/>
                <w:highlight w:val="green"/>
              </w:rPr>
            </w:pPr>
            <w:r>
              <w:rPr>
                <w:i/>
                <w:iCs/>
                <w:sz w:val="24"/>
                <w:szCs w:val="24"/>
              </w:rPr>
              <w:t>З</w:t>
            </w:r>
            <w:r w:rsidRPr="000C3EBB">
              <w:rPr>
                <w:i/>
                <w:iCs/>
                <w:sz w:val="24"/>
                <w:szCs w:val="24"/>
              </w:rPr>
              <w:t>емельный участок</w:t>
            </w:r>
          </w:p>
        </w:tc>
        <w:tc>
          <w:tcPr>
            <w:tcW w:w="1985" w:type="dxa"/>
          </w:tcPr>
          <w:p w:rsidR="00DD44FA" w:rsidRPr="00B1164B" w:rsidRDefault="00DD44FA" w:rsidP="00920A51">
            <w:pPr>
              <w:ind w:left="57"/>
              <w:jc w:val="center"/>
              <w:rPr>
                <w:i/>
                <w:iCs/>
                <w:sz w:val="24"/>
                <w:szCs w:val="24"/>
                <w:highlight w:val="green"/>
              </w:rPr>
            </w:pPr>
            <w:r>
              <w:rPr>
                <w:i/>
                <w:iCs/>
                <w:sz w:val="24"/>
                <w:szCs w:val="24"/>
                <w:highlight w:val="green"/>
              </w:rPr>
              <w:t>нет</w:t>
            </w:r>
          </w:p>
        </w:tc>
        <w:tc>
          <w:tcPr>
            <w:tcW w:w="1984" w:type="dxa"/>
          </w:tcPr>
          <w:p w:rsidR="00DD44FA" w:rsidRPr="00B1164B" w:rsidRDefault="00DD44FA" w:rsidP="00920A51">
            <w:pPr>
              <w:ind w:left="57"/>
              <w:jc w:val="center"/>
              <w:rPr>
                <w:i/>
                <w:iCs/>
                <w:sz w:val="24"/>
                <w:szCs w:val="24"/>
                <w:highlight w:val="green"/>
              </w:rPr>
            </w:pPr>
          </w:p>
        </w:tc>
        <w:tc>
          <w:tcPr>
            <w:tcW w:w="2552" w:type="dxa"/>
          </w:tcPr>
          <w:p w:rsidR="00DD44FA" w:rsidRPr="00B1164B" w:rsidRDefault="00DD44FA" w:rsidP="00920A51">
            <w:pPr>
              <w:ind w:left="57"/>
              <w:jc w:val="center"/>
              <w:rPr>
                <w:sz w:val="24"/>
                <w:szCs w:val="24"/>
                <w:highlight w:val="green"/>
              </w:rPr>
            </w:pPr>
          </w:p>
        </w:tc>
        <w:tc>
          <w:tcPr>
            <w:tcW w:w="1134" w:type="dxa"/>
          </w:tcPr>
          <w:p w:rsidR="00DD44FA" w:rsidRPr="00B1164B" w:rsidRDefault="00DD44FA" w:rsidP="00920A51">
            <w:pPr>
              <w:jc w:val="center"/>
              <w:rPr>
                <w:i/>
                <w:iCs/>
                <w:sz w:val="24"/>
                <w:szCs w:val="24"/>
                <w:highlight w:val="green"/>
              </w:rPr>
            </w:pPr>
          </w:p>
        </w:tc>
      </w:tr>
    </w:tbl>
    <w:p w:rsidR="00DD44FA" w:rsidRPr="00437725" w:rsidRDefault="00DD44FA" w:rsidP="001F7E46">
      <w:pPr>
        <w:spacing w:before="120"/>
        <w:rPr>
          <w:sz w:val="24"/>
          <w:szCs w:val="24"/>
        </w:rPr>
      </w:pPr>
      <w:r w:rsidRPr="00437725">
        <w:rPr>
          <w:sz w:val="24"/>
          <w:szCs w:val="24"/>
        </w:rPr>
        <w:t>_________________</w:t>
      </w:r>
    </w:p>
    <w:p w:rsidR="00DD44FA" w:rsidRPr="00437725" w:rsidRDefault="00DD44FA" w:rsidP="001F7E46">
      <w:pPr>
        <w:ind w:firstLine="567"/>
        <w:jc w:val="both"/>
      </w:pPr>
      <w:r w:rsidRPr="00437725">
        <w:rPr>
          <w:vertAlign w:val="superscript"/>
        </w:rPr>
        <w:t>1</w:t>
      </w:r>
      <w:r w:rsidRPr="00437725">
        <w:t> Указываются по состоянию на отчетную дату.</w:t>
      </w:r>
    </w:p>
    <w:p w:rsidR="00DD44FA" w:rsidRPr="00437725" w:rsidRDefault="00DD44FA" w:rsidP="001F7E46">
      <w:pPr>
        <w:ind w:firstLine="567"/>
        <w:jc w:val="both"/>
      </w:pPr>
      <w:r w:rsidRPr="00437725">
        <w:rPr>
          <w:vertAlign w:val="superscript"/>
        </w:rPr>
        <w:t>2</w:t>
      </w:r>
      <w:r w:rsidRPr="00437725">
        <w:t> Указывается вид недвижимого имущества (земельный участок, жилой дом, дача и другие).</w:t>
      </w:r>
    </w:p>
    <w:p w:rsidR="00DD44FA" w:rsidRPr="00437725" w:rsidRDefault="00DD44FA" w:rsidP="001F7E46">
      <w:pPr>
        <w:ind w:firstLine="567"/>
        <w:jc w:val="both"/>
      </w:pPr>
      <w:r w:rsidRPr="00437725">
        <w:rPr>
          <w:vertAlign w:val="superscript"/>
        </w:rPr>
        <w:t>3</w:t>
      </w:r>
      <w:r w:rsidRPr="00437725">
        <w:t> Указываются вид пользования (аренда, безвозмездное пользование и другие) и сроки пользования.</w:t>
      </w:r>
    </w:p>
    <w:p w:rsidR="00DD44FA" w:rsidRPr="00437725" w:rsidRDefault="00DD44FA" w:rsidP="001F7E46">
      <w:pPr>
        <w:ind w:firstLine="567"/>
        <w:jc w:val="both"/>
      </w:pPr>
      <w:r w:rsidRPr="00437725">
        <w:rPr>
          <w:vertAlign w:val="superscript"/>
        </w:rPr>
        <w:t>4</w:t>
      </w:r>
      <w:r w:rsidRPr="00437725">
        <w:t> Указываются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DD44FA" w:rsidRPr="00437725" w:rsidRDefault="00DD44FA" w:rsidP="001F7E46">
      <w:pPr>
        <w:rPr>
          <w:sz w:val="24"/>
          <w:szCs w:val="24"/>
        </w:rPr>
      </w:pPr>
    </w:p>
    <w:p w:rsidR="00DD44FA" w:rsidRPr="00437725" w:rsidRDefault="00DD44FA" w:rsidP="001F7E46">
      <w:pPr>
        <w:rPr>
          <w:sz w:val="24"/>
          <w:szCs w:val="24"/>
        </w:rPr>
      </w:pPr>
    </w:p>
    <w:p w:rsidR="00DD44FA" w:rsidRPr="00437725" w:rsidRDefault="00DD44FA" w:rsidP="001F7E46">
      <w:pPr>
        <w:pageBreakBefore/>
        <w:spacing w:after="360"/>
        <w:ind w:firstLine="567"/>
        <w:jc w:val="both"/>
        <w:rPr>
          <w:b/>
          <w:bCs/>
          <w:sz w:val="24"/>
          <w:szCs w:val="24"/>
        </w:rPr>
      </w:pPr>
      <w:r w:rsidRPr="00437725">
        <w:rPr>
          <w:b/>
          <w:bCs/>
          <w:sz w:val="24"/>
          <w:szCs w:val="24"/>
        </w:rPr>
        <w:t xml:space="preserve">5.2. Прочие обязательства </w:t>
      </w:r>
      <w:r w:rsidRPr="00437725"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127"/>
        <w:gridCol w:w="1701"/>
        <w:gridCol w:w="2126"/>
        <w:gridCol w:w="1767"/>
        <w:gridCol w:w="1635"/>
      </w:tblGrid>
      <w:tr w:rsidR="00DD44FA" w:rsidRPr="00437725">
        <w:tc>
          <w:tcPr>
            <w:tcW w:w="595" w:type="dxa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№</w:t>
            </w:r>
            <w:r w:rsidRPr="00437725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127" w:type="dxa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Содержание обязательства </w:t>
            </w:r>
            <w:r w:rsidRPr="00437725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01" w:type="dxa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Кредитор (должник)</w:t>
            </w:r>
            <w:r w:rsidRPr="00437725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126" w:type="dxa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Основание возникновения </w:t>
            </w:r>
            <w:r w:rsidRPr="00437725"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767" w:type="dxa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Сумма обязательства </w:t>
            </w:r>
            <w:r w:rsidRPr="00437725">
              <w:rPr>
                <w:sz w:val="24"/>
                <w:szCs w:val="24"/>
                <w:vertAlign w:val="superscript"/>
              </w:rPr>
              <w:t>5</w:t>
            </w:r>
            <w:r w:rsidRPr="00437725">
              <w:rPr>
                <w:sz w:val="24"/>
                <w:szCs w:val="24"/>
              </w:rPr>
              <w:t xml:space="preserve"> (руб.)</w:t>
            </w:r>
          </w:p>
        </w:tc>
        <w:tc>
          <w:tcPr>
            <w:tcW w:w="1635" w:type="dxa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Условия обязатель</w:t>
            </w:r>
            <w:r w:rsidRPr="00437725">
              <w:rPr>
                <w:sz w:val="24"/>
                <w:szCs w:val="24"/>
              </w:rPr>
              <w:softHyphen/>
              <w:t xml:space="preserve">ства </w:t>
            </w:r>
            <w:r w:rsidRPr="00437725">
              <w:rPr>
                <w:sz w:val="24"/>
                <w:szCs w:val="24"/>
                <w:vertAlign w:val="superscript"/>
              </w:rPr>
              <w:t>6</w:t>
            </w:r>
          </w:p>
        </w:tc>
      </w:tr>
      <w:tr w:rsidR="00DD44FA" w:rsidRPr="00437725">
        <w:tc>
          <w:tcPr>
            <w:tcW w:w="595" w:type="dxa"/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4</w:t>
            </w:r>
          </w:p>
        </w:tc>
        <w:tc>
          <w:tcPr>
            <w:tcW w:w="1767" w:type="dxa"/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5</w:t>
            </w:r>
          </w:p>
        </w:tc>
        <w:tc>
          <w:tcPr>
            <w:tcW w:w="1635" w:type="dxa"/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6</w:t>
            </w:r>
          </w:p>
        </w:tc>
      </w:tr>
      <w:tr w:rsidR="00DD44FA" w:rsidRPr="00437725">
        <w:trPr>
          <w:trHeight w:val="660"/>
        </w:trPr>
        <w:tc>
          <w:tcPr>
            <w:tcW w:w="595" w:type="dxa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DD44FA" w:rsidRPr="00437725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нет</w:t>
            </w:r>
          </w:p>
        </w:tc>
        <w:tc>
          <w:tcPr>
            <w:tcW w:w="1701" w:type="dxa"/>
          </w:tcPr>
          <w:p w:rsidR="00DD44FA" w:rsidRPr="00437725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126" w:type="dxa"/>
          </w:tcPr>
          <w:p w:rsidR="00DD44FA" w:rsidRPr="00437725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767" w:type="dxa"/>
          </w:tcPr>
          <w:p w:rsidR="00DD44FA" w:rsidRPr="00437725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635" w:type="dxa"/>
          </w:tcPr>
          <w:p w:rsidR="00DD44FA" w:rsidRPr="00437725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</w:tbl>
    <w:p w:rsidR="00DD44FA" w:rsidRPr="00437725" w:rsidRDefault="00DD44FA" w:rsidP="001F7E46">
      <w:pPr>
        <w:spacing w:before="600" w:after="240"/>
        <w:ind w:firstLine="567"/>
        <w:rPr>
          <w:sz w:val="24"/>
          <w:szCs w:val="24"/>
        </w:rPr>
      </w:pPr>
      <w:r w:rsidRPr="00437725">
        <w:rPr>
          <w:sz w:val="24"/>
          <w:szCs w:val="24"/>
        </w:rPr>
        <w:t>Достоверность и полноту настоящих сведений подтверждаю.</w:t>
      </w:r>
    </w:p>
    <w:tbl>
      <w:tblPr>
        <w:tblW w:w="0" w:type="auto"/>
        <w:tblInd w:w="-2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567"/>
        <w:gridCol w:w="284"/>
        <w:gridCol w:w="1842"/>
        <w:gridCol w:w="426"/>
        <w:gridCol w:w="317"/>
        <w:gridCol w:w="405"/>
        <w:gridCol w:w="5923"/>
      </w:tblGrid>
      <w:tr w:rsidR="00DD44FA" w:rsidRPr="00437725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44FA" w:rsidRPr="00437725" w:rsidRDefault="00DD44FA" w:rsidP="00920A51">
            <w:pPr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44FA" w:rsidRPr="00437725" w:rsidRDefault="00DD44FA" w:rsidP="00920A51">
            <w:pPr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44FA" w:rsidRPr="00437725" w:rsidRDefault="00DD44FA" w:rsidP="00920A51">
            <w:pPr>
              <w:jc w:val="right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44FA" w:rsidRPr="00437725" w:rsidRDefault="00DD44FA" w:rsidP="00920A51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437725">
              <w:rPr>
                <w:b/>
                <w:bCs/>
                <w:i/>
                <w:iCs/>
                <w:sz w:val="24"/>
                <w:szCs w:val="24"/>
              </w:rPr>
              <w:t>1</w:t>
            </w:r>
            <w:r>
              <w:rPr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г.</w:t>
            </w:r>
          </w:p>
        </w:tc>
        <w:tc>
          <w:tcPr>
            <w:tcW w:w="5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44FA" w:rsidRPr="00437725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DD44FA" w:rsidRPr="00437725" w:rsidRDefault="00DD44FA" w:rsidP="00920A51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D44FA" w:rsidRPr="00437725" w:rsidRDefault="00DD44FA" w:rsidP="00920A51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D44FA" w:rsidRPr="00437725" w:rsidRDefault="00DD44FA" w:rsidP="00920A51"/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DD44FA" w:rsidRPr="00437725" w:rsidRDefault="00DD44FA" w:rsidP="00920A51"/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DD44FA" w:rsidRPr="00437725" w:rsidRDefault="00DD44FA" w:rsidP="00920A51"/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DD44FA" w:rsidRPr="00437725" w:rsidRDefault="00DD44FA" w:rsidP="00920A51"/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DD44FA" w:rsidRPr="00437725" w:rsidRDefault="00DD44FA" w:rsidP="00920A51"/>
        </w:tc>
        <w:tc>
          <w:tcPr>
            <w:tcW w:w="5923" w:type="dxa"/>
            <w:tcBorders>
              <w:top w:val="nil"/>
              <w:left w:val="nil"/>
              <w:bottom w:val="nil"/>
              <w:right w:val="nil"/>
            </w:tcBorders>
          </w:tcPr>
          <w:p w:rsidR="00DD44FA" w:rsidRPr="00437725" w:rsidRDefault="00DD44FA" w:rsidP="00920A51">
            <w:pPr>
              <w:jc w:val="center"/>
            </w:pPr>
            <w:r w:rsidRPr="00437725">
              <w:t>(подпись федерального государственного служащего)</w:t>
            </w:r>
          </w:p>
        </w:tc>
      </w:tr>
    </w:tbl>
    <w:p w:rsidR="00DD44FA" w:rsidRPr="00437725" w:rsidRDefault="00DD44FA" w:rsidP="001F7E46">
      <w:pPr>
        <w:spacing w:before="240"/>
        <w:rPr>
          <w:sz w:val="24"/>
          <w:szCs w:val="24"/>
        </w:rPr>
      </w:pPr>
    </w:p>
    <w:p w:rsidR="00DD44FA" w:rsidRPr="00437725" w:rsidRDefault="00DD44FA" w:rsidP="001F7E46">
      <w:pPr>
        <w:pBdr>
          <w:top w:val="single" w:sz="4" w:space="1" w:color="auto"/>
        </w:pBdr>
        <w:jc w:val="center"/>
      </w:pPr>
      <w:r w:rsidRPr="00437725">
        <w:t>(Ф.И.О. и подпись лица, принявшего справку)</w:t>
      </w:r>
    </w:p>
    <w:p w:rsidR="00DD44FA" w:rsidRPr="00437725" w:rsidRDefault="00DD44FA" w:rsidP="001F7E46">
      <w:pPr>
        <w:spacing w:before="600"/>
        <w:rPr>
          <w:sz w:val="24"/>
          <w:szCs w:val="24"/>
        </w:rPr>
      </w:pPr>
      <w:r w:rsidRPr="00437725">
        <w:rPr>
          <w:sz w:val="24"/>
          <w:szCs w:val="24"/>
        </w:rPr>
        <w:t>_________________</w:t>
      </w:r>
    </w:p>
    <w:p w:rsidR="00DD44FA" w:rsidRPr="00437725" w:rsidRDefault="00DD44FA" w:rsidP="001F7E46">
      <w:pPr>
        <w:ind w:firstLine="567"/>
        <w:jc w:val="both"/>
      </w:pPr>
      <w:r w:rsidRPr="00437725">
        <w:rPr>
          <w:vertAlign w:val="superscript"/>
        </w:rPr>
        <w:t>1</w:t>
      </w:r>
      <w:r w:rsidRPr="00437725">
        <w:t> Указываются имеющиеся на отчетную дату срочные обязательства финансового характера на сумму, превышающую 100-кратный размер минимальной оплаты труда, установленный на отчетную дату.</w:t>
      </w:r>
    </w:p>
    <w:p w:rsidR="00DD44FA" w:rsidRPr="00437725" w:rsidRDefault="00DD44FA" w:rsidP="001F7E46">
      <w:pPr>
        <w:ind w:firstLine="567"/>
        <w:jc w:val="both"/>
      </w:pPr>
      <w:r w:rsidRPr="00437725">
        <w:rPr>
          <w:vertAlign w:val="superscript"/>
        </w:rPr>
        <w:t>2</w:t>
      </w:r>
      <w:r w:rsidRPr="00437725">
        <w:t> Указывается существо обязательства (заем, кредит и другие).</w:t>
      </w:r>
    </w:p>
    <w:p w:rsidR="00DD44FA" w:rsidRPr="00437725" w:rsidRDefault="00DD44FA" w:rsidP="001F7E46">
      <w:pPr>
        <w:ind w:firstLine="567"/>
        <w:jc w:val="both"/>
      </w:pPr>
      <w:r w:rsidRPr="00437725">
        <w:rPr>
          <w:vertAlign w:val="superscript"/>
        </w:rPr>
        <w:t>3</w:t>
      </w:r>
      <w:r w:rsidRPr="00437725">
        <w:t> 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DD44FA" w:rsidRPr="00437725" w:rsidRDefault="00DD44FA" w:rsidP="001F7E46">
      <w:pPr>
        <w:ind w:firstLine="567"/>
        <w:jc w:val="both"/>
      </w:pPr>
      <w:r w:rsidRPr="00437725">
        <w:rPr>
          <w:vertAlign w:val="superscript"/>
        </w:rPr>
        <w:t>4</w:t>
      </w:r>
      <w:r w:rsidRPr="00437725">
        <w:t> Указываются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DD44FA" w:rsidRPr="00437725" w:rsidRDefault="00DD44FA" w:rsidP="001F7E46">
      <w:pPr>
        <w:ind w:firstLine="567"/>
        <w:jc w:val="both"/>
      </w:pPr>
      <w:r w:rsidRPr="00437725">
        <w:rPr>
          <w:vertAlign w:val="superscript"/>
        </w:rPr>
        <w:t>5</w:t>
      </w:r>
      <w:r w:rsidRPr="00437725">
        <w:t> Указывается сумма основного обязательства (без суммы процентов). Для обязательств, выраженных в иностранной валюте, сумма указывается в рублях по курсу Банка России на отчетную дату.</w:t>
      </w:r>
    </w:p>
    <w:p w:rsidR="00DD44FA" w:rsidRPr="00437725" w:rsidRDefault="00DD44FA" w:rsidP="001F7E46">
      <w:pPr>
        <w:ind w:firstLine="567"/>
        <w:jc w:val="both"/>
      </w:pPr>
      <w:r w:rsidRPr="00437725">
        <w:rPr>
          <w:vertAlign w:val="superscript"/>
        </w:rPr>
        <w:t>6</w:t>
      </w:r>
      <w:r w:rsidRPr="00437725">
        <w:t> 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DD44FA" w:rsidRPr="00437725" w:rsidRDefault="00DD44FA" w:rsidP="001F7E46">
      <w:pPr>
        <w:rPr>
          <w:sz w:val="24"/>
          <w:szCs w:val="24"/>
        </w:rPr>
      </w:pPr>
    </w:p>
    <w:p w:rsidR="00DD44FA" w:rsidRDefault="00DD44FA"/>
    <w:p w:rsidR="00DD44FA" w:rsidRDefault="00DD44FA"/>
    <w:p w:rsidR="00DD44FA" w:rsidRDefault="00DD44FA"/>
    <w:p w:rsidR="00DD44FA" w:rsidRDefault="00DD44FA"/>
    <w:p w:rsidR="00DD44FA" w:rsidRDefault="00DD44FA"/>
    <w:p w:rsidR="00DD44FA" w:rsidRDefault="00DD44FA"/>
    <w:p w:rsidR="00DD44FA" w:rsidRDefault="00DD44FA"/>
    <w:p w:rsidR="00DD44FA" w:rsidRDefault="00DD44FA"/>
    <w:p w:rsidR="00DD44FA" w:rsidRDefault="00DD44FA"/>
    <w:p w:rsidR="00DD44FA" w:rsidRDefault="00DD44FA"/>
    <w:p w:rsidR="00DD44FA" w:rsidRDefault="00DD44FA"/>
    <w:p w:rsidR="00DD44FA" w:rsidRDefault="00DD44FA"/>
    <w:p w:rsidR="00DD44FA" w:rsidRDefault="00DD44FA"/>
    <w:p w:rsidR="00DD44FA" w:rsidRDefault="00DD44FA"/>
    <w:p w:rsidR="00DD44FA" w:rsidRDefault="00DD44FA"/>
    <w:p w:rsidR="00DD44FA" w:rsidRDefault="00DD44FA"/>
    <w:p w:rsidR="00DD44FA" w:rsidRDefault="00DD44FA"/>
    <w:p w:rsidR="00DD44FA" w:rsidRDefault="00DD44FA"/>
    <w:p w:rsidR="00DD44FA" w:rsidRDefault="00DD44FA"/>
    <w:p w:rsidR="00DD44FA" w:rsidRDefault="00DD44FA"/>
    <w:p w:rsidR="00DD44FA" w:rsidRDefault="00DD44FA"/>
    <w:p w:rsidR="00DD44FA" w:rsidRDefault="00DD44FA"/>
    <w:p w:rsidR="00DD44FA" w:rsidRDefault="00DD44FA"/>
    <w:p w:rsidR="00DD44FA" w:rsidRDefault="00DD44FA"/>
    <w:p w:rsidR="00DD44FA" w:rsidRDefault="00DD44FA"/>
    <w:p w:rsidR="00DD44FA" w:rsidRDefault="00DD44FA"/>
    <w:p w:rsidR="00DD44FA" w:rsidRDefault="00DD44FA"/>
    <w:p w:rsidR="00DD44FA" w:rsidRDefault="00DD44FA"/>
    <w:p w:rsidR="00DD44FA" w:rsidRDefault="00DD44FA"/>
    <w:p w:rsidR="00DD44FA" w:rsidRPr="00D87DBE" w:rsidRDefault="00DD44FA" w:rsidP="005F64F3">
      <w:pPr>
        <w:tabs>
          <w:tab w:val="left" w:pos="11907"/>
        </w:tabs>
        <w:ind w:left="7513"/>
        <w:jc w:val="center"/>
        <w:rPr>
          <w:sz w:val="24"/>
          <w:szCs w:val="24"/>
        </w:rPr>
      </w:pPr>
      <w:r w:rsidRPr="00D87DBE">
        <w:rPr>
          <w:sz w:val="24"/>
          <w:szCs w:val="24"/>
        </w:rPr>
        <w:t>УТВЕРЖДЕНА</w:t>
      </w:r>
    </w:p>
    <w:p w:rsidR="00DD44FA" w:rsidRPr="00D87DBE" w:rsidRDefault="00DD44FA" w:rsidP="005F64F3">
      <w:pPr>
        <w:tabs>
          <w:tab w:val="left" w:pos="11907"/>
        </w:tabs>
        <w:spacing w:before="60"/>
        <w:ind w:left="7513"/>
        <w:jc w:val="center"/>
        <w:rPr>
          <w:sz w:val="24"/>
          <w:szCs w:val="24"/>
        </w:rPr>
      </w:pPr>
      <w:r w:rsidRPr="00D87DBE">
        <w:rPr>
          <w:sz w:val="24"/>
          <w:szCs w:val="24"/>
        </w:rPr>
        <w:t>Указом Президента</w:t>
      </w:r>
      <w:r w:rsidRPr="00D87DBE">
        <w:rPr>
          <w:sz w:val="24"/>
          <w:szCs w:val="24"/>
        </w:rPr>
        <w:br/>
        <w:t>Российской Федерации</w:t>
      </w:r>
      <w:r w:rsidRPr="00D87DBE">
        <w:rPr>
          <w:sz w:val="24"/>
          <w:szCs w:val="24"/>
        </w:rPr>
        <w:br/>
        <w:t>от 18.05.2009 № 559</w:t>
      </w:r>
    </w:p>
    <w:p w:rsidR="00DD44FA" w:rsidRPr="00D87DBE" w:rsidRDefault="00DD44FA" w:rsidP="005F64F3">
      <w:pPr>
        <w:tabs>
          <w:tab w:val="left" w:pos="11907"/>
        </w:tabs>
        <w:spacing w:before="60"/>
        <w:ind w:left="7513"/>
        <w:jc w:val="center"/>
        <w:rPr>
          <w:sz w:val="24"/>
          <w:szCs w:val="24"/>
        </w:rPr>
      </w:pPr>
    </w:p>
    <w:p w:rsidR="00DD44FA" w:rsidRPr="00D87DBE" w:rsidRDefault="00DD44FA" w:rsidP="005F64F3">
      <w:pPr>
        <w:spacing w:before="840"/>
        <w:ind w:firstLine="567"/>
        <w:jc w:val="center"/>
        <w:rPr>
          <w:sz w:val="32"/>
          <w:szCs w:val="32"/>
        </w:rPr>
      </w:pPr>
      <w:r w:rsidRPr="00D87DBE">
        <w:rPr>
          <w:sz w:val="32"/>
          <w:szCs w:val="32"/>
        </w:rPr>
        <w:t xml:space="preserve">В </w:t>
      </w:r>
      <w:r>
        <w:rPr>
          <w:i/>
          <w:iCs/>
          <w:sz w:val="32"/>
          <w:szCs w:val="32"/>
        </w:rPr>
        <w:t>МКУ «КОМИТЕТ ПО КУЛЬТУРЕ»</w:t>
      </w:r>
    </w:p>
    <w:p w:rsidR="00DD44FA" w:rsidRPr="00D87DBE" w:rsidRDefault="00DD44FA" w:rsidP="005F64F3">
      <w:pPr>
        <w:pBdr>
          <w:top w:val="single" w:sz="4" w:space="1" w:color="auto"/>
        </w:pBdr>
        <w:jc w:val="center"/>
      </w:pPr>
      <w:r w:rsidRPr="00D87DBE">
        <w:t>(указывается наименование кадрового подразделения федерального государственного органа)</w:t>
      </w:r>
    </w:p>
    <w:p w:rsidR="00DD44FA" w:rsidRPr="00D87DBE" w:rsidRDefault="00DD44FA" w:rsidP="005F64F3">
      <w:pPr>
        <w:jc w:val="center"/>
        <w:rPr>
          <w:b/>
          <w:bCs/>
          <w:sz w:val="26"/>
          <w:szCs w:val="26"/>
        </w:rPr>
      </w:pPr>
    </w:p>
    <w:p w:rsidR="00DD44FA" w:rsidRDefault="00DD44FA" w:rsidP="005F64F3">
      <w:pPr>
        <w:spacing w:before="360" w:after="600"/>
        <w:jc w:val="center"/>
        <w:rPr>
          <w:b/>
          <w:bCs/>
          <w:sz w:val="26"/>
          <w:szCs w:val="26"/>
        </w:rPr>
      </w:pPr>
      <w:r w:rsidRPr="00D87DBE">
        <w:rPr>
          <w:b/>
          <w:bCs/>
          <w:sz w:val="26"/>
          <w:szCs w:val="26"/>
        </w:rPr>
        <w:t>СПРАВКА</w:t>
      </w:r>
      <w:r w:rsidRPr="00D87DBE">
        <w:rPr>
          <w:b/>
          <w:bCs/>
          <w:sz w:val="26"/>
          <w:szCs w:val="26"/>
        </w:rPr>
        <w:br/>
        <w:t>о доходах, об имуществе и обязательствах имущественного характера</w:t>
      </w:r>
      <w:r w:rsidRPr="00D87DBE">
        <w:rPr>
          <w:b/>
          <w:bCs/>
          <w:sz w:val="26"/>
          <w:szCs w:val="26"/>
        </w:rPr>
        <w:br/>
      </w:r>
      <w:r>
        <w:rPr>
          <w:b/>
          <w:bCs/>
          <w:sz w:val="26"/>
          <w:szCs w:val="26"/>
        </w:rPr>
        <w:t>федерального государственного служащего</w:t>
      </w:r>
    </w:p>
    <w:p w:rsidR="00DD44FA" w:rsidRPr="00D87DBE" w:rsidRDefault="00DD44FA" w:rsidP="005F64F3">
      <w:pPr>
        <w:ind w:firstLine="567"/>
        <w:rPr>
          <w:sz w:val="32"/>
          <w:szCs w:val="32"/>
        </w:rPr>
      </w:pPr>
      <w:r w:rsidRPr="00D87DBE">
        <w:rPr>
          <w:sz w:val="24"/>
          <w:szCs w:val="24"/>
        </w:rPr>
        <w:t xml:space="preserve">Я,                                           </w:t>
      </w:r>
      <w:r>
        <w:rPr>
          <w:i/>
          <w:iCs/>
          <w:sz w:val="32"/>
          <w:szCs w:val="32"/>
        </w:rPr>
        <w:t>Штрахова Наталья Васильевна</w:t>
      </w:r>
    </w:p>
    <w:p w:rsidR="00DD44FA" w:rsidRPr="00D87DBE" w:rsidRDefault="00DD44FA" w:rsidP="005F64F3">
      <w:pPr>
        <w:pBdr>
          <w:top w:val="single" w:sz="4" w:space="1" w:color="auto"/>
        </w:pBdr>
        <w:ind w:left="907"/>
        <w:rPr>
          <w:sz w:val="2"/>
          <w:szCs w:val="2"/>
        </w:rPr>
      </w:pPr>
    </w:p>
    <w:p w:rsidR="00DD44FA" w:rsidRPr="00D87DBE" w:rsidRDefault="00DD44FA" w:rsidP="005F64F3">
      <w:pPr>
        <w:tabs>
          <w:tab w:val="left" w:pos="9837"/>
        </w:tabs>
        <w:rPr>
          <w:sz w:val="24"/>
          <w:szCs w:val="24"/>
        </w:rPr>
      </w:pPr>
      <w:r w:rsidRPr="00D87DBE">
        <w:rPr>
          <w:sz w:val="24"/>
          <w:szCs w:val="24"/>
        </w:rPr>
        <w:t xml:space="preserve">                                                          </w:t>
      </w:r>
      <w:r>
        <w:rPr>
          <w:i/>
          <w:iCs/>
          <w:sz w:val="32"/>
          <w:szCs w:val="32"/>
        </w:rPr>
        <w:t xml:space="preserve">09 мая  1971 </w:t>
      </w:r>
      <w:r w:rsidRPr="00D87DBE">
        <w:rPr>
          <w:i/>
          <w:iCs/>
          <w:sz w:val="32"/>
          <w:szCs w:val="32"/>
        </w:rPr>
        <w:t>г.р.</w:t>
      </w:r>
      <w:r w:rsidRPr="00D87DBE">
        <w:rPr>
          <w:sz w:val="24"/>
          <w:szCs w:val="24"/>
        </w:rPr>
        <w:t>,</w:t>
      </w:r>
    </w:p>
    <w:p w:rsidR="00DD44FA" w:rsidRPr="00D87DBE" w:rsidRDefault="00DD44FA" w:rsidP="005F64F3">
      <w:pPr>
        <w:pBdr>
          <w:top w:val="single" w:sz="4" w:space="1" w:color="auto"/>
        </w:pBdr>
        <w:ind w:right="113"/>
        <w:jc w:val="center"/>
      </w:pPr>
      <w:r w:rsidRPr="00D87DBE">
        <w:t>(фамилия, имя, отчество, дата рождения)</w:t>
      </w:r>
    </w:p>
    <w:p w:rsidR="00DD44FA" w:rsidRPr="00D87DBE" w:rsidRDefault="00DD44FA" w:rsidP="005F64F3">
      <w:pPr>
        <w:tabs>
          <w:tab w:val="left" w:pos="9837"/>
        </w:tabs>
        <w:jc w:val="center"/>
        <w:rPr>
          <w:sz w:val="24"/>
          <w:szCs w:val="24"/>
        </w:rPr>
      </w:pPr>
      <w:r>
        <w:rPr>
          <w:i/>
          <w:iCs/>
          <w:sz w:val="32"/>
          <w:szCs w:val="32"/>
        </w:rPr>
        <w:t xml:space="preserve">МКУК «МДК», </w:t>
      </w:r>
    </w:p>
    <w:p w:rsidR="00DD44FA" w:rsidRPr="00D87DBE" w:rsidRDefault="00DD44FA" w:rsidP="005F64F3">
      <w:pPr>
        <w:pBdr>
          <w:top w:val="single" w:sz="4" w:space="1" w:color="auto"/>
        </w:pBdr>
        <w:ind w:right="113"/>
        <w:jc w:val="center"/>
      </w:pPr>
      <w:r w:rsidRPr="00D87DBE">
        <w:t>(место службы и занимаемая должность)</w:t>
      </w:r>
    </w:p>
    <w:p w:rsidR="00DD44FA" w:rsidRPr="00D87DBE" w:rsidRDefault="00DD44FA" w:rsidP="005F64F3">
      <w:pPr>
        <w:pBdr>
          <w:top w:val="single" w:sz="4" w:space="1" w:color="auto"/>
        </w:pBdr>
        <w:ind w:right="113"/>
        <w:jc w:val="center"/>
        <w:rPr>
          <w:u w:val="single"/>
        </w:rPr>
      </w:pPr>
      <w:r>
        <w:rPr>
          <w:i/>
          <w:iCs/>
          <w:sz w:val="32"/>
          <w:szCs w:val="32"/>
          <w:u w:val="single"/>
        </w:rPr>
        <w:t>Директор</w:t>
      </w:r>
      <w:r w:rsidRPr="00D87DBE">
        <w:rPr>
          <w:i/>
          <w:iCs/>
          <w:sz w:val="32"/>
          <w:szCs w:val="32"/>
        </w:rPr>
        <w:t>,</w:t>
      </w:r>
    </w:p>
    <w:p w:rsidR="00DD44FA" w:rsidRPr="00D87DBE" w:rsidRDefault="00DD44FA" w:rsidP="005F64F3">
      <w:pPr>
        <w:pBdr>
          <w:top w:val="single" w:sz="4" w:space="1" w:color="auto"/>
        </w:pBdr>
        <w:ind w:right="113"/>
        <w:jc w:val="center"/>
      </w:pPr>
    </w:p>
    <w:p w:rsidR="00DD44FA" w:rsidRPr="00D87DBE" w:rsidRDefault="00DD44FA" w:rsidP="005F64F3">
      <w:pPr>
        <w:jc w:val="center"/>
        <w:rPr>
          <w:i/>
          <w:iCs/>
          <w:sz w:val="32"/>
          <w:szCs w:val="32"/>
        </w:rPr>
      </w:pPr>
      <w:r>
        <w:rPr>
          <w:sz w:val="24"/>
          <w:szCs w:val="24"/>
        </w:rPr>
        <w:t>проживающая</w:t>
      </w:r>
      <w:r w:rsidRPr="00D87DBE">
        <w:rPr>
          <w:sz w:val="24"/>
          <w:szCs w:val="24"/>
        </w:rPr>
        <w:t xml:space="preserve"> по адресу:  </w:t>
      </w:r>
      <w:r>
        <w:rPr>
          <w:i/>
          <w:iCs/>
          <w:sz w:val="32"/>
          <w:szCs w:val="32"/>
        </w:rPr>
        <w:t>Челябинская обл.,с.Уйское ул.Пугачёва д.17</w:t>
      </w:r>
    </w:p>
    <w:p w:rsidR="00DD44FA" w:rsidRPr="00D87DBE" w:rsidRDefault="00DD44FA" w:rsidP="005F64F3">
      <w:pPr>
        <w:pBdr>
          <w:top w:val="single" w:sz="4" w:space="1" w:color="auto"/>
        </w:pBdr>
        <w:jc w:val="center"/>
      </w:pPr>
      <w:r w:rsidRPr="00D87DBE">
        <w:t>(адрес места жительства)</w:t>
      </w:r>
    </w:p>
    <w:p w:rsidR="00DD44FA" w:rsidRPr="00D87DBE" w:rsidRDefault="00DD44FA" w:rsidP="005F64F3">
      <w:pPr>
        <w:pBdr>
          <w:top w:val="single" w:sz="4" w:space="1" w:color="auto"/>
        </w:pBdr>
        <w:jc w:val="center"/>
      </w:pPr>
    </w:p>
    <w:p w:rsidR="00DD44FA" w:rsidRPr="00D87DBE" w:rsidRDefault="00DD44FA" w:rsidP="005F64F3">
      <w:pPr>
        <w:pBdr>
          <w:top w:val="single" w:sz="4" w:space="1" w:color="auto"/>
        </w:pBdr>
        <w:jc w:val="both"/>
        <w:rPr>
          <w:sz w:val="24"/>
          <w:szCs w:val="24"/>
        </w:rPr>
      </w:pPr>
      <w:r w:rsidRPr="00D87DBE">
        <w:rPr>
          <w:sz w:val="24"/>
          <w:szCs w:val="24"/>
        </w:rPr>
        <w:t>сообщаю сведения о своих доходах за отчетный период с 1 января 20</w:t>
      </w:r>
      <w:r w:rsidRPr="00D87DBE">
        <w:rPr>
          <w:b/>
          <w:bCs/>
          <w:i/>
          <w:iCs/>
          <w:sz w:val="24"/>
          <w:szCs w:val="24"/>
          <w:u w:val="single"/>
        </w:rPr>
        <w:t>1</w:t>
      </w:r>
      <w:r>
        <w:rPr>
          <w:b/>
          <w:bCs/>
          <w:i/>
          <w:iCs/>
          <w:sz w:val="24"/>
          <w:szCs w:val="24"/>
          <w:u w:val="single"/>
        </w:rPr>
        <w:t>3</w:t>
      </w:r>
      <w:r w:rsidRPr="00D87DBE">
        <w:rPr>
          <w:sz w:val="24"/>
          <w:szCs w:val="24"/>
        </w:rPr>
        <w:t xml:space="preserve"> г. по 31 декабря 20</w:t>
      </w:r>
      <w:r w:rsidRPr="00D87DBE">
        <w:rPr>
          <w:b/>
          <w:bCs/>
          <w:i/>
          <w:iCs/>
          <w:sz w:val="24"/>
          <w:szCs w:val="24"/>
          <w:u w:val="single"/>
        </w:rPr>
        <w:t>1</w:t>
      </w:r>
      <w:r>
        <w:rPr>
          <w:b/>
          <w:bCs/>
          <w:i/>
          <w:iCs/>
          <w:sz w:val="24"/>
          <w:szCs w:val="24"/>
          <w:u w:val="single"/>
        </w:rPr>
        <w:t>3</w:t>
      </w:r>
      <w:r w:rsidRPr="00D87DBE">
        <w:rPr>
          <w:sz w:val="24"/>
          <w:szCs w:val="24"/>
        </w:rPr>
        <w:t xml:space="preserve"> г., об имуществе, принадлежащем мне на праве собственности, о вкладах в банках, ценных бумагах, об обязательствах имущественного характера по состоянию на конец отчетного периода (на отчетную дату):</w:t>
      </w:r>
    </w:p>
    <w:p w:rsidR="00DD44FA" w:rsidRPr="00D87DBE" w:rsidRDefault="00DD44FA" w:rsidP="005F64F3">
      <w:pPr>
        <w:jc w:val="both"/>
        <w:rPr>
          <w:sz w:val="24"/>
          <w:szCs w:val="24"/>
        </w:rPr>
      </w:pPr>
    </w:p>
    <w:p w:rsidR="00DD44FA" w:rsidRPr="00D87DBE" w:rsidRDefault="00DD44FA" w:rsidP="005F64F3">
      <w:pPr>
        <w:jc w:val="both"/>
        <w:rPr>
          <w:sz w:val="24"/>
          <w:szCs w:val="24"/>
        </w:rPr>
      </w:pPr>
    </w:p>
    <w:p w:rsidR="00DD44FA" w:rsidRPr="00D87DBE" w:rsidRDefault="00DD44FA" w:rsidP="005F64F3">
      <w:pPr>
        <w:jc w:val="both"/>
        <w:rPr>
          <w:sz w:val="24"/>
          <w:szCs w:val="24"/>
        </w:rPr>
      </w:pPr>
    </w:p>
    <w:p w:rsidR="00DD44FA" w:rsidRPr="00D87DBE" w:rsidRDefault="00DD44FA" w:rsidP="005F64F3">
      <w:pPr>
        <w:jc w:val="both"/>
        <w:rPr>
          <w:sz w:val="24"/>
          <w:szCs w:val="24"/>
        </w:rPr>
      </w:pPr>
    </w:p>
    <w:p w:rsidR="00DD44FA" w:rsidRPr="00D87DBE" w:rsidRDefault="00DD44FA" w:rsidP="005F64F3">
      <w:pPr>
        <w:jc w:val="both"/>
        <w:rPr>
          <w:sz w:val="24"/>
          <w:szCs w:val="24"/>
        </w:rPr>
      </w:pPr>
    </w:p>
    <w:p w:rsidR="00DD44FA" w:rsidRPr="00D87DBE" w:rsidRDefault="00DD44FA" w:rsidP="005F64F3">
      <w:pPr>
        <w:pageBreakBefore/>
        <w:spacing w:after="360"/>
        <w:ind w:firstLine="567"/>
        <w:rPr>
          <w:b/>
          <w:bCs/>
          <w:sz w:val="24"/>
          <w:szCs w:val="24"/>
        </w:rPr>
      </w:pPr>
      <w:r w:rsidRPr="00D87DBE">
        <w:rPr>
          <w:b/>
          <w:bCs/>
          <w:sz w:val="24"/>
          <w:szCs w:val="24"/>
        </w:rPr>
        <w:t xml:space="preserve">Раздел 1. Сведения о доходах </w:t>
      </w:r>
      <w:r w:rsidRPr="00D87DBE"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6521"/>
        <w:gridCol w:w="2835"/>
      </w:tblGrid>
      <w:tr w:rsidR="00DD44FA" w:rsidRPr="00D87DBE">
        <w:tc>
          <w:tcPr>
            <w:tcW w:w="595" w:type="dxa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№</w:t>
            </w:r>
            <w:r w:rsidRPr="00D87DBE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6521" w:type="dxa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Вид дохода</w:t>
            </w:r>
          </w:p>
        </w:tc>
        <w:tc>
          <w:tcPr>
            <w:tcW w:w="2835" w:type="dxa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 xml:space="preserve">Величина дохода </w:t>
            </w:r>
            <w:r w:rsidRPr="00D87DBE">
              <w:rPr>
                <w:sz w:val="24"/>
                <w:szCs w:val="24"/>
                <w:vertAlign w:val="superscript"/>
              </w:rPr>
              <w:t>2</w:t>
            </w:r>
            <w:r w:rsidRPr="00D87DBE">
              <w:rPr>
                <w:sz w:val="24"/>
                <w:szCs w:val="24"/>
              </w:rPr>
              <w:br/>
              <w:t>(руб.)</w:t>
            </w:r>
          </w:p>
        </w:tc>
      </w:tr>
      <w:tr w:rsidR="00DD44FA" w:rsidRPr="00D87DBE">
        <w:tc>
          <w:tcPr>
            <w:tcW w:w="595" w:type="dxa"/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1</w:t>
            </w:r>
          </w:p>
        </w:tc>
        <w:tc>
          <w:tcPr>
            <w:tcW w:w="6521" w:type="dxa"/>
            <w:vAlign w:val="bottom"/>
          </w:tcPr>
          <w:p w:rsidR="00DD44FA" w:rsidRPr="00D87DBE" w:rsidRDefault="00DD44FA" w:rsidP="00920A51">
            <w:pPr>
              <w:ind w:left="57"/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3</w:t>
            </w:r>
          </w:p>
        </w:tc>
      </w:tr>
      <w:tr w:rsidR="00DD44FA" w:rsidRPr="00D87DBE">
        <w:trPr>
          <w:trHeight w:val="660"/>
        </w:trPr>
        <w:tc>
          <w:tcPr>
            <w:tcW w:w="595" w:type="dxa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DD44FA" w:rsidRDefault="00DD44FA" w:rsidP="00920A51">
            <w:pPr>
              <w:ind w:left="57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Доход по основному месту работы</w:t>
            </w:r>
          </w:p>
          <w:p w:rsidR="00DD44FA" w:rsidRPr="00556F1E" w:rsidRDefault="00DD44FA" w:rsidP="00920A51">
            <w:pPr>
              <w:ind w:left="57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835" w:type="dxa"/>
          </w:tcPr>
          <w:p w:rsidR="00DD44FA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241516,20</w:t>
            </w:r>
          </w:p>
          <w:p w:rsidR="00DD44FA" w:rsidRPr="00D87DB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D44FA" w:rsidRPr="00D87DBE">
        <w:trPr>
          <w:trHeight w:val="660"/>
        </w:trPr>
        <w:tc>
          <w:tcPr>
            <w:tcW w:w="595" w:type="dxa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DD44FA" w:rsidRPr="00D87DBE" w:rsidRDefault="00DD44FA" w:rsidP="00920A51">
            <w:pPr>
              <w:ind w:left="57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Доход от педагогической деятельности</w:t>
            </w:r>
          </w:p>
        </w:tc>
        <w:tc>
          <w:tcPr>
            <w:tcW w:w="2835" w:type="dxa"/>
          </w:tcPr>
          <w:p w:rsidR="00DD44FA" w:rsidRPr="00D87DB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нет</w:t>
            </w:r>
          </w:p>
        </w:tc>
      </w:tr>
      <w:tr w:rsidR="00DD44FA" w:rsidRPr="00D87DBE">
        <w:trPr>
          <w:trHeight w:val="660"/>
        </w:trPr>
        <w:tc>
          <w:tcPr>
            <w:tcW w:w="595" w:type="dxa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DD44FA" w:rsidRPr="00D87DBE" w:rsidRDefault="00DD44FA" w:rsidP="00920A51">
            <w:pPr>
              <w:ind w:left="57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Доход от научной деятельности</w:t>
            </w:r>
          </w:p>
        </w:tc>
        <w:tc>
          <w:tcPr>
            <w:tcW w:w="2835" w:type="dxa"/>
          </w:tcPr>
          <w:p w:rsidR="00DD44FA" w:rsidRPr="00D87DB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нет</w:t>
            </w:r>
          </w:p>
        </w:tc>
      </w:tr>
      <w:tr w:rsidR="00DD44FA" w:rsidRPr="00D87DBE">
        <w:trPr>
          <w:trHeight w:val="660"/>
        </w:trPr>
        <w:tc>
          <w:tcPr>
            <w:tcW w:w="595" w:type="dxa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DD44FA" w:rsidRPr="00D87DBE" w:rsidRDefault="00DD44FA" w:rsidP="00920A51">
            <w:pPr>
              <w:ind w:left="57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Доход от иной творческой деятельности</w:t>
            </w:r>
          </w:p>
        </w:tc>
        <w:tc>
          <w:tcPr>
            <w:tcW w:w="2835" w:type="dxa"/>
          </w:tcPr>
          <w:p w:rsidR="00DD44FA" w:rsidRPr="00D87DB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61251,36</w:t>
            </w:r>
          </w:p>
        </w:tc>
      </w:tr>
      <w:tr w:rsidR="00DD44FA" w:rsidRPr="00D87DBE">
        <w:trPr>
          <w:trHeight w:val="660"/>
        </w:trPr>
        <w:tc>
          <w:tcPr>
            <w:tcW w:w="595" w:type="dxa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DD44FA" w:rsidRPr="00D87DBE" w:rsidRDefault="00DD44FA" w:rsidP="00920A51">
            <w:pPr>
              <w:ind w:left="57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Доход от вкладов в банках и иных кредитных организациях</w:t>
            </w:r>
          </w:p>
        </w:tc>
        <w:tc>
          <w:tcPr>
            <w:tcW w:w="2835" w:type="dxa"/>
          </w:tcPr>
          <w:p w:rsidR="00DD44FA" w:rsidRPr="00D87DB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нет</w:t>
            </w:r>
          </w:p>
        </w:tc>
      </w:tr>
      <w:tr w:rsidR="00DD44FA" w:rsidRPr="00D87DBE">
        <w:trPr>
          <w:trHeight w:val="660"/>
        </w:trPr>
        <w:tc>
          <w:tcPr>
            <w:tcW w:w="595" w:type="dxa"/>
            <w:tcBorders>
              <w:bottom w:val="nil"/>
            </w:tcBorders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6</w:t>
            </w:r>
          </w:p>
        </w:tc>
        <w:tc>
          <w:tcPr>
            <w:tcW w:w="6521" w:type="dxa"/>
            <w:tcBorders>
              <w:bottom w:val="nil"/>
            </w:tcBorders>
          </w:tcPr>
          <w:p w:rsidR="00DD44FA" w:rsidRPr="00D87DBE" w:rsidRDefault="00DD44FA" w:rsidP="00920A51">
            <w:pPr>
              <w:ind w:left="57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2835" w:type="dxa"/>
          </w:tcPr>
          <w:p w:rsidR="00DD44FA" w:rsidRPr="00D87DB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нет</w:t>
            </w:r>
          </w:p>
        </w:tc>
      </w:tr>
      <w:tr w:rsidR="00DD44FA" w:rsidRPr="00D87DBE">
        <w:tc>
          <w:tcPr>
            <w:tcW w:w="595" w:type="dxa"/>
            <w:tcBorders>
              <w:bottom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7</w:t>
            </w:r>
          </w:p>
        </w:tc>
        <w:tc>
          <w:tcPr>
            <w:tcW w:w="6521" w:type="dxa"/>
            <w:tcBorders>
              <w:bottom w:val="nil"/>
            </w:tcBorders>
            <w:vAlign w:val="bottom"/>
          </w:tcPr>
          <w:p w:rsidR="00DD44FA" w:rsidRPr="00D87DBE" w:rsidRDefault="00DD44FA" w:rsidP="00920A51">
            <w:pPr>
              <w:ind w:left="57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Иные доходы (указать вид дохода):</w:t>
            </w:r>
          </w:p>
        </w:tc>
        <w:tc>
          <w:tcPr>
            <w:tcW w:w="2835" w:type="dxa"/>
            <w:vMerge w:val="restart"/>
            <w:tcBorders>
              <w:bottom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нет</w:t>
            </w:r>
          </w:p>
        </w:tc>
      </w:tr>
      <w:tr w:rsidR="00DD44FA" w:rsidRPr="00D87DBE">
        <w:trPr>
          <w:trHeight w:val="443"/>
        </w:trPr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  <w:vAlign w:val="bottom"/>
          </w:tcPr>
          <w:p w:rsidR="00DD44FA" w:rsidRPr="00D87DBE" w:rsidRDefault="00DD44FA" w:rsidP="00920A51">
            <w:pPr>
              <w:ind w:left="256" w:right="256"/>
              <w:jc w:val="both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 xml:space="preserve">1) </w:t>
            </w:r>
            <w:r w:rsidRPr="00D87DBE">
              <w:rPr>
                <w:i/>
                <w:iCs/>
                <w:sz w:val="24"/>
                <w:szCs w:val="24"/>
              </w:rPr>
              <w:t xml:space="preserve">от сдачи в аренду нежилого помещения, находящегося в </w:t>
            </w:r>
            <w:r>
              <w:rPr>
                <w:i/>
                <w:iCs/>
                <w:sz w:val="24"/>
                <w:szCs w:val="24"/>
              </w:rPr>
              <w:t>общей</w:t>
            </w:r>
            <w:r w:rsidRPr="00D87DBE">
              <w:rPr>
                <w:i/>
                <w:iCs/>
                <w:sz w:val="24"/>
                <w:szCs w:val="24"/>
              </w:rPr>
              <w:t xml:space="preserve"> долевой собственности;</w:t>
            </w:r>
          </w:p>
        </w:tc>
        <w:tc>
          <w:tcPr>
            <w:tcW w:w="2835" w:type="dxa"/>
            <w:vMerge/>
            <w:tcBorders>
              <w:bottom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D44FA" w:rsidRPr="00D87DBE">
        <w:trPr>
          <w:trHeight w:val="516"/>
        </w:trPr>
        <w:tc>
          <w:tcPr>
            <w:tcW w:w="595" w:type="dxa"/>
            <w:vMerge w:val="restart"/>
            <w:tcBorders>
              <w:top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vMerge w:val="restart"/>
            <w:tcBorders>
              <w:top w:val="nil"/>
            </w:tcBorders>
          </w:tcPr>
          <w:p w:rsidR="00DD44FA" w:rsidRPr="00D87DBE" w:rsidRDefault="00DD44FA" w:rsidP="00920A51">
            <w:pPr>
              <w:ind w:left="256"/>
              <w:rPr>
                <w:i/>
                <w:iCs/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 xml:space="preserve">2) </w:t>
            </w:r>
            <w:r w:rsidRPr="00D87DBE">
              <w:rPr>
                <w:i/>
                <w:iCs/>
                <w:sz w:val="24"/>
                <w:szCs w:val="24"/>
              </w:rPr>
              <w:t xml:space="preserve">от сдачи в аренду жилого помещения, находящегося в </w:t>
            </w:r>
            <w:r>
              <w:rPr>
                <w:i/>
                <w:iCs/>
                <w:sz w:val="24"/>
                <w:szCs w:val="24"/>
              </w:rPr>
              <w:t xml:space="preserve">общей </w:t>
            </w:r>
            <w:r w:rsidRPr="00D87DBE">
              <w:rPr>
                <w:i/>
                <w:iCs/>
                <w:sz w:val="24"/>
                <w:szCs w:val="24"/>
              </w:rPr>
              <w:t>совместной собственности;</w:t>
            </w:r>
          </w:p>
          <w:p w:rsidR="00DD44FA" w:rsidRPr="00D87DBE" w:rsidRDefault="00DD44FA" w:rsidP="00920A51">
            <w:pPr>
              <w:ind w:left="256" w:right="256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 xml:space="preserve">3) </w:t>
            </w:r>
            <w:r w:rsidRPr="00D87DBE">
              <w:rPr>
                <w:i/>
                <w:iCs/>
                <w:sz w:val="24"/>
                <w:szCs w:val="24"/>
              </w:rPr>
              <w:t>от продажи автомашины, принадлежавшей на праве собственности;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DD44FA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  <w:p w:rsidR="00DD44FA" w:rsidRPr="00D87DBE" w:rsidRDefault="00DD44FA" w:rsidP="00EF06EF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       нет</w:t>
            </w:r>
          </w:p>
        </w:tc>
      </w:tr>
      <w:tr w:rsidR="00DD44FA" w:rsidRPr="00D87DBE">
        <w:trPr>
          <w:trHeight w:val="576"/>
        </w:trPr>
        <w:tc>
          <w:tcPr>
            <w:tcW w:w="595" w:type="dxa"/>
            <w:vMerge/>
            <w:tcBorders>
              <w:bottom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vMerge/>
            <w:tcBorders>
              <w:bottom w:val="nil"/>
            </w:tcBorders>
            <w:vAlign w:val="bottom"/>
          </w:tcPr>
          <w:p w:rsidR="00DD44FA" w:rsidRPr="00D87DBE" w:rsidRDefault="00DD44FA" w:rsidP="00920A51">
            <w:pPr>
              <w:ind w:left="256" w:right="256"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нет</w:t>
            </w:r>
          </w:p>
        </w:tc>
      </w:tr>
      <w:tr w:rsidR="00DD44FA" w:rsidRPr="00D87DBE">
        <w:trPr>
          <w:trHeight w:val="252"/>
        </w:trPr>
        <w:tc>
          <w:tcPr>
            <w:tcW w:w="595" w:type="dxa"/>
            <w:vMerge w:val="restart"/>
            <w:tcBorders>
              <w:top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vMerge w:val="restart"/>
            <w:tcBorders>
              <w:top w:val="nil"/>
            </w:tcBorders>
            <w:vAlign w:val="bottom"/>
          </w:tcPr>
          <w:p w:rsidR="00DD44FA" w:rsidRDefault="00DD44FA" w:rsidP="00920A51">
            <w:pPr>
              <w:ind w:left="256" w:right="256"/>
              <w:jc w:val="both"/>
              <w:rPr>
                <w:i/>
                <w:iCs/>
                <w:sz w:val="24"/>
                <w:szCs w:val="24"/>
              </w:rPr>
            </w:pPr>
            <w:r w:rsidRPr="00666D79">
              <w:rPr>
                <w:sz w:val="24"/>
                <w:szCs w:val="24"/>
              </w:rPr>
              <w:t>4)</w:t>
            </w:r>
            <w:r>
              <w:rPr>
                <w:sz w:val="24"/>
                <w:szCs w:val="24"/>
              </w:rPr>
              <w:t> </w:t>
            </w:r>
            <w:r w:rsidRPr="00D87DBE">
              <w:rPr>
                <w:i/>
                <w:iCs/>
                <w:sz w:val="24"/>
                <w:szCs w:val="24"/>
              </w:rPr>
              <w:t>единовременн</w:t>
            </w:r>
            <w:r>
              <w:rPr>
                <w:i/>
                <w:iCs/>
                <w:sz w:val="24"/>
                <w:szCs w:val="24"/>
              </w:rPr>
              <w:t>ая компенсационная выплата в связи с рождением ребенка (ссылка на правовое основание выплаты с указанием номера, даты принятия и органа, принявшего решение).</w:t>
            </w:r>
          </w:p>
          <w:p w:rsidR="00DD44FA" w:rsidRDefault="00DD44FA" w:rsidP="00920A51">
            <w:pPr>
              <w:ind w:left="256" w:right="25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5) компенсация по оплате ЖКУ  (категория сельский специалист)</w:t>
            </w:r>
          </w:p>
          <w:p w:rsidR="00DD44FA" w:rsidRDefault="00DD44FA" w:rsidP="00920A51">
            <w:pPr>
              <w:ind w:left="256" w:right="25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6) ежемесячное пособие работающим матерям</w:t>
            </w:r>
          </w:p>
          <w:p w:rsidR="00DD44FA" w:rsidRPr="00D87DBE" w:rsidRDefault="00DD44FA" w:rsidP="00920A51">
            <w:pPr>
              <w:ind w:left="256" w:right="25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7) пособие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DD44FA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нет</w:t>
            </w:r>
          </w:p>
          <w:p w:rsidR="00DD44FA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  <w:p w:rsidR="00DD44FA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  <w:p w:rsidR="00DD44FA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  <w:p w:rsidR="00DD44FA" w:rsidRDefault="00DD44FA" w:rsidP="00D05765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29310,78</w:t>
            </w:r>
          </w:p>
          <w:p w:rsidR="00DD44FA" w:rsidRDefault="00DD44FA" w:rsidP="00D05765">
            <w:pPr>
              <w:jc w:val="center"/>
              <w:rPr>
                <w:i/>
                <w:iCs/>
                <w:sz w:val="24"/>
                <w:szCs w:val="24"/>
              </w:rPr>
            </w:pPr>
          </w:p>
          <w:p w:rsidR="00DD44FA" w:rsidRPr="00D87DBE" w:rsidRDefault="00DD44FA" w:rsidP="00D05765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3080,00</w:t>
            </w:r>
          </w:p>
        </w:tc>
      </w:tr>
      <w:tr w:rsidR="00DD44FA" w:rsidRPr="00D87DBE">
        <w:trPr>
          <w:trHeight w:val="300"/>
        </w:trPr>
        <w:tc>
          <w:tcPr>
            <w:tcW w:w="595" w:type="dxa"/>
            <w:vMerge/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vMerge/>
            <w:vAlign w:val="bottom"/>
          </w:tcPr>
          <w:p w:rsidR="00DD44FA" w:rsidRPr="00D87DBE" w:rsidRDefault="00DD44FA" w:rsidP="00920A5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</w:tcBorders>
            <w:vAlign w:val="bottom"/>
          </w:tcPr>
          <w:p w:rsidR="00DD44FA" w:rsidRPr="00D87DBE" w:rsidRDefault="00DD44FA" w:rsidP="00EF06EF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   1077,42</w:t>
            </w:r>
          </w:p>
        </w:tc>
      </w:tr>
      <w:tr w:rsidR="00DD44FA" w:rsidRPr="00D87DBE">
        <w:tc>
          <w:tcPr>
            <w:tcW w:w="595" w:type="dxa"/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8</w:t>
            </w:r>
          </w:p>
        </w:tc>
        <w:tc>
          <w:tcPr>
            <w:tcW w:w="6521" w:type="dxa"/>
            <w:vAlign w:val="bottom"/>
          </w:tcPr>
          <w:p w:rsidR="00DD44FA" w:rsidRPr="00D87DBE" w:rsidRDefault="00DD44FA" w:rsidP="00920A51">
            <w:pPr>
              <w:ind w:left="57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Итого доход за отчетный период</w:t>
            </w:r>
          </w:p>
        </w:tc>
        <w:tc>
          <w:tcPr>
            <w:tcW w:w="2835" w:type="dxa"/>
            <w:vAlign w:val="bottom"/>
          </w:tcPr>
          <w:p w:rsidR="00DD44FA" w:rsidRPr="00D87DBE" w:rsidRDefault="00DD44FA" w:rsidP="00D05765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 336235,76</w:t>
            </w:r>
          </w:p>
        </w:tc>
      </w:tr>
    </w:tbl>
    <w:p w:rsidR="00DD44FA" w:rsidRPr="00D87DBE" w:rsidRDefault="00DD44FA" w:rsidP="005F64F3">
      <w:pPr>
        <w:spacing w:before="120"/>
        <w:rPr>
          <w:sz w:val="24"/>
          <w:szCs w:val="24"/>
        </w:rPr>
      </w:pPr>
      <w:r w:rsidRPr="00D87DBE">
        <w:rPr>
          <w:sz w:val="24"/>
          <w:szCs w:val="24"/>
        </w:rPr>
        <w:t>_________________</w:t>
      </w:r>
    </w:p>
    <w:p w:rsidR="00DD44FA" w:rsidRPr="00D87DBE" w:rsidRDefault="00DD44FA" w:rsidP="005F64F3">
      <w:pPr>
        <w:ind w:firstLine="567"/>
        <w:jc w:val="both"/>
      </w:pPr>
      <w:r w:rsidRPr="00D87DBE">
        <w:rPr>
          <w:vertAlign w:val="superscript"/>
        </w:rPr>
        <w:t>1</w:t>
      </w:r>
      <w:r w:rsidRPr="00D87DBE">
        <w:t> Указываются доходы (включая пенсии, пособия, иные выплаты) за отчетный период.</w:t>
      </w:r>
    </w:p>
    <w:p w:rsidR="00DD44FA" w:rsidRPr="00D87DBE" w:rsidRDefault="00DD44FA" w:rsidP="005F64F3">
      <w:pPr>
        <w:ind w:firstLine="567"/>
        <w:jc w:val="both"/>
      </w:pPr>
      <w:r w:rsidRPr="00D87DBE">
        <w:rPr>
          <w:vertAlign w:val="superscript"/>
        </w:rPr>
        <w:t>2</w:t>
      </w:r>
      <w:r w:rsidRPr="00D87DBE">
        <w:t> Доход, полученный в иностранной валюте, указывается в рублях по курсу Банка России на дату получения дохода.</w:t>
      </w:r>
    </w:p>
    <w:p w:rsidR="00DD44FA" w:rsidRPr="00D87DBE" w:rsidRDefault="00DD44FA" w:rsidP="005F64F3">
      <w:pPr>
        <w:rPr>
          <w:sz w:val="24"/>
          <w:szCs w:val="24"/>
        </w:rPr>
      </w:pPr>
    </w:p>
    <w:p w:rsidR="00DD44FA" w:rsidRPr="00D87DBE" w:rsidRDefault="00DD44FA" w:rsidP="005F64F3">
      <w:pPr>
        <w:rPr>
          <w:sz w:val="24"/>
          <w:szCs w:val="24"/>
        </w:rPr>
      </w:pPr>
      <w:r w:rsidRPr="00D87DBE">
        <w:rPr>
          <w:sz w:val="24"/>
          <w:szCs w:val="24"/>
        </w:rPr>
        <w:t xml:space="preserve">* - </w:t>
      </w:r>
      <w:r w:rsidRPr="00E92DD3">
        <w:rPr>
          <w:i/>
          <w:iCs/>
          <w:sz w:val="24"/>
          <w:szCs w:val="24"/>
        </w:rPr>
        <w:t>в том числе пособия, выплаченные по основному месту работы в связи с рождением дочери</w:t>
      </w:r>
    </w:p>
    <w:p w:rsidR="00DD44FA" w:rsidRPr="00D87DBE" w:rsidRDefault="00DD44FA" w:rsidP="005F64F3">
      <w:pPr>
        <w:pageBreakBefore/>
        <w:ind w:firstLine="567"/>
        <w:rPr>
          <w:b/>
          <w:bCs/>
          <w:sz w:val="24"/>
          <w:szCs w:val="24"/>
        </w:rPr>
      </w:pPr>
      <w:r w:rsidRPr="00D87DBE">
        <w:rPr>
          <w:b/>
          <w:bCs/>
          <w:sz w:val="24"/>
          <w:szCs w:val="24"/>
        </w:rPr>
        <w:t>Раздел 2. Сведения об имуществе</w:t>
      </w:r>
    </w:p>
    <w:p w:rsidR="00DD44FA" w:rsidRPr="00D87DBE" w:rsidRDefault="00DD44FA" w:rsidP="005F64F3">
      <w:pPr>
        <w:spacing w:after="120"/>
        <w:ind w:firstLine="567"/>
        <w:rPr>
          <w:b/>
          <w:bCs/>
          <w:sz w:val="24"/>
          <w:szCs w:val="24"/>
        </w:rPr>
      </w:pPr>
      <w:r w:rsidRPr="00D87DBE">
        <w:rPr>
          <w:b/>
          <w:bCs/>
          <w:sz w:val="24"/>
          <w:szCs w:val="24"/>
        </w:rPr>
        <w:t>2.1. Недвижимое имущество</w:t>
      </w:r>
    </w:p>
    <w:tbl>
      <w:tblPr>
        <w:tblW w:w="9951" w:type="dxa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261"/>
        <w:gridCol w:w="2268"/>
        <w:gridCol w:w="2562"/>
        <w:gridCol w:w="1265"/>
      </w:tblGrid>
      <w:tr w:rsidR="00DD44FA" w:rsidRPr="00D87DBE">
        <w:tc>
          <w:tcPr>
            <w:tcW w:w="595" w:type="dxa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№</w:t>
            </w:r>
            <w:r w:rsidRPr="00D87DBE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261" w:type="dxa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Вид и наименование имущества</w:t>
            </w:r>
          </w:p>
        </w:tc>
        <w:tc>
          <w:tcPr>
            <w:tcW w:w="2268" w:type="dxa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 xml:space="preserve">Вид собственности </w:t>
            </w:r>
            <w:r w:rsidRPr="00D87DBE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562" w:type="dxa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Место нахождения (адрес)</w:t>
            </w:r>
          </w:p>
        </w:tc>
        <w:tc>
          <w:tcPr>
            <w:tcW w:w="1265" w:type="dxa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Площадь</w:t>
            </w:r>
            <w:r w:rsidRPr="00D87DBE">
              <w:rPr>
                <w:sz w:val="24"/>
                <w:szCs w:val="24"/>
              </w:rPr>
              <w:br/>
              <w:t>(кв. м)</w:t>
            </w:r>
          </w:p>
        </w:tc>
      </w:tr>
      <w:tr w:rsidR="00DD44FA" w:rsidRPr="00D87DBE">
        <w:tc>
          <w:tcPr>
            <w:tcW w:w="595" w:type="dxa"/>
            <w:tcBorders>
              <w:bottom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3</w:t>
            </w:r>
          </w:p>
        </w:tc>
        <w:tc>
          <w:tcPr>
            <w:tcW w:w="2562" w:type="dxa"/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4</w:t>
            </w:r>
          </w:p>
        </w:tc>
        <w:tc>
          <w:tcPr>
            <w:tcW w:w="1265" w:type="dxa"/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5</w:t>
            </w:r>
          </w:p>
        </w:tc>
      </w:tr>
      <w:tr w:rsidR="00DD44FA" w:rsidRPr="00D87DBE">
        <w:tc>
          <w:tcPr>
            <w:tcW w:w="595" w:type="dxa"/>
            <w:tcBorders>
              <w:bottom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DD44FA" w:rsidRPr="00D87DBE" w:rsidRDefault="00DD44FA" w:rsidP="00920A51">
            <w:pPr>
              <w:ind w:left="57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 xml:space="preserve">Земельные участки </w:t>
            </w:r>
            <w:r w:rsidRPr="00D87DBE">
              <w:rPr>
                <w:sz w:val="24"/>
                <w:szCs w:val="24"/>
                <w:vertAlign w:val="superscript"/>
              </w:rPr>
              <w:t>2</w:t>
            </w:r>
            <w:r w:rsidRPr="00D87DBE">
              <w:rPr>
                <w:sz w:val="24"/>
                <w:szCs w:val="24"/>
              </w:rPr>
              <w:t>:</w:t>
            </w:r>
          </w:p>
        </w:tc>
        <w:tc>
          <w:tcPr>
            <w:tcW w:w="2268" w:type="dxa"/>
            <w:vMerge w:val="restart"/>
          </w:tcPr>
          <w:p w:rsidR="00DD44FA" w:rsidRPr="00D87DBE" w:rsidRDefault="00DD44FA" w:rsidP="00920A51">
            <w:pPr>
              <w:jc w:val="both"/>
              <w:rPr>
                <w:sz w:val="24"/>
                <w:szCs w:val="24"/>
              </w:rPr>
            </w:pPr>
          </w:p>
          <w:p w:rsidR="00DD44FA" w:rsidRDefault="00DD44FA" w:rsidP="00504A92">
            <w:pPr>
              <w:ind w:left="-28" w:right="-169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Нет</w:t>
            </w:r>
          </w:p>
          <w:p w:rsidR="00DD44FA" w:rsidRDefault="00DD44FA" w:rsidP="00504A92">
            <w:pPr>
              <w:ind w:left="-28" w:right="-169"/>
              <w:jc w:val="center"/>
              <w:rPr>
                <w:i/>
                <w:iCs/>
                <w:sz w:val="24"/>
                <w:szCs w:val="24"/>
              </w:rPr>
            </w:pPr>
          </w:p>
          <w:p w:rsidR="00DD44FA" w:rsidRDefault="00DD44FA" w:rsidP="00504A92">
            <w:pPr>
              <w:ind w:left="-28" w:right="-169"/>
              <w:jc w:val="center"/>
              <w:rPr>
                <w:i/>
                <w:iCs/>
                <w:sz w:val="24"/>
                <w:szCs w:val="24"/>
              </w:rPr>
            </w:pPr>
          </w:p>
          <w:p w:rsidR="00DD44FA" w:rsidRDefault="00DD44FA" w:rsidP="00504A92">
            <w:pPr>
              <w:ind w:left="-28" w:right="-169"/>
              <w:jc w:val="center"/>
              <w:rPr>
                <w:i/>
                <w:iCs/>
                <w:sz w:val="24"/>
                <w:szCs w:val="24"/>
              </w:rPr>
            </w:pPr>
          </w:p>
          <w:p w:rsidR="00DD44FA" w:rsidRDefault="00DD44FA" w:rsidP="00504A92">
            <w:pPr>
              <w:ind w:left="-28" w:right="-169"/>
              <w:jc w:val="center"/>
              <w:rPr>
                <w:i/>
                <w:iCs/>
                <w:sz w:val="24"/>
                <w:szCs w:val="24"/>
              </w:rPr>
            </w:pPr>
          </w:p>
          <w:p w:rsidR="00DD44FA" w:rsidRPr="00D87DBE" w:rsidRDefault="00DD44FA" w:rsidP="00504A92">
            <w:pPr>
              <w:ind w:left="-28" w:right="-169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нет</w:t>
            </w:r>
          </w:p>
        </w:tc>
        <w:tc>
          <w:tcPr>
            <w:tcW w:w="2562" w:type="dxa"/>
            <w:vMerge w:val="restart"/>
          </w:tcPr>
          <w:p w:rsidR="00DD44FA" w:rsidRPr="00D87DB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  <w:p w:rsidR="00DD44FA" w:rsidRPr="00D87DB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265" w:type="dxa"/>
            <w:vMerge w:val="restart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  <w:p w:rsidR="00DD44FA" w:rsidRPr="00D87DB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D44FA" w:rsidRPr="00D87DB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  <w:tcBorders>
              <w:top w:val="nil"/>
            </w:tcBorders>
          </w:tcPr>
          <w:p w:rsidR="00DD44FA" w:rsidRPr="00D87DBE" w:rsidRDefault="00DD44FA" w:rsidP="00920A51">
            <w:pPr>
              <w:ind w:left="57"/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 xml:space="preserve">1) </w:t>
            </w:r>
            <w:r w:rsidRPr="00D87DBE">
              <w:rPr>
                <w:i/>
                <w:iCs/>
                <w:sz w:val="24"/>
                <w:szCs w:val="24"/>
              </w:rPr>
              <w:t>дачный земельный участок</w:t>
            </w:r>
          </w:p>
          <w:p w:rsidR="00DD44FA" w:rsidRPr="00D87DBE" w:rsidRDefault="00DD44FA" w:rsidP="00920A51">
            <w:pPr>
              <w:ind w:left="57"/>
              <w:jc w:val="center"/>
              <w:rPr>
                <w:sz w:val="24"/>
                <w:szCs w:val="24"/>
              </w:rPr>
            </w:pPr>
          </w:p>
          <w:p w:rsidR="00DD44FA" w:rsidRPr="00D87DBE" w:rsidRDefault="00DD44FA" w:rsidP="00920A51">
            <w:pPr>
              <w:ind w:left="57"/>
              <w:jc w:val="center"/>
              <w:rPr>
                <w:sz w:val="24"/>
                <w:szCs w:val="24"/>
              </w:rPr>
            </w:pPr>
          </w:p>
          <w:p w:rsidR="00DD44FA" w:rsidRPr="00D87DBE" w:rsidRDefault="00DD44FA" w:rsidP="00920A51">
            <w:pPr>
              <w:ind w:left="57"/>
              <w:jc w:val="center"/>
              <w:rPr>
                <w:sz w:val="24"/>
                <w:szCs w:val="24"/>
              </w:rPr>
            </w:pPr>
          </w:p>
          <w:p w:rsidR="00DD44FA" w:rsidRPr="00D87DBE" w:rsidRDefault="00DD44FA" w:rsidP="00920A51">
            <w:pPr>
              <w:ind w:left="57"/>
              <w:jc w:val="center"/>
              <w:rPr>
                <w:sz w:val="24"/>
                <w:szCs w:val="24"/>
              </w:rPr>
            </w:pPr>
          </w:p>
          <w:p w:rsidR="00DD44FA" w:rsidRPr="000510A1" w:rsidRDefault="00DD44FA" w:rsidP="00920A51">
            <w:pPr>
              <w:ind w:left="57"/>
              <w:rPr>
                <w:i/>
                <w:iCs/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 xml:space="preserve">2) </w:t>
            </w:r>
            <w:r>
              <w:rPr>
                <w:i/>
                <w:iCs/>
                <w:sz w:val="24"/>
                <w:szCs w:val="24"/>
              </w:rPr>
              <w:t>земельный участок</w:t>
            </w:r>
          </w:p>
          <w:p w:rsidR="00DD44FA" w:rsidRDefault="00DD44FA" w:rsidP="00920A51">
            <w:pPr>
              <w:ind w:left="57"/>
              <w:rPr>
                <w:sz w:val="24"/>
                <w:szCs w:val="24"/>
              </w:rPr>
            </w:pPr>
          </w:p>
          <w:p w:rsidR="00DD44FA" w:rsidRPr="00D87DBE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62" w:type="dxa"/>
            <w:vMerge/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dxa"/>
            <w:vMerge/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D87DB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bottom"/>
          </w:tcPr>
          <w:p w:rsidR="00DD44FA" w:rsidRPr="00D87DBE" w:rsidRDefault="00DD44FA" w:rsidP="00920A5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bottom"/>
          </w:tcPr>
          <w:p w:rsidR="00DD44FA" w:rsidRPr="00D87DBE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2562" w:type="dxa"/>
            <w:vMerge/>
            <w:vAlign w:val="bottom"/>
          </w:tcPr>
          <w:p w:rsidR="00DD44FA" w:rsidRPr="00D87DBE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1265" w:type="dxa"/>
            <w:vMerge/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D87DBE">
        <w:trPr>
          <w:trHeight w:val="922"/>
        </w:trPr>
        <w:tc>
          <w:tcPr>
            <w:tcW w:w="595" w:type="dxa"/>
            <w:tcBorders>
              <w:top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bottom"/>
          </w:tcPr>
          <w:p w:rsidR="00DD44FA" w:rsidRPr="00D87DBE" w:rsidRDefault="00DD44FA" w:rsidP="00920A5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bottom"/>
          </w:tcPr>
          <w:p w:rsidR="00DD44FA" w:rsidRPr="00D87DBE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2562" w:type="dxa"/>
            <w:vMerge/>
            <w:vAlign w:val="bottom"/>
          </w:tcPr>
          <w:p w:rsidR="00DD44FA" w:rsidRPr="00D87DBE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1265" w:type="dxa"/>
            <w:vMerge/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D87DBE">
        <w:tc>
          <w:tcPr>
            <w:tcW w:w="595" w:type="dxa"/>
            <w:tcBorders>
              <w:bottom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2</w:t>
            </w:r>
          </w:p>
        </w:tc>
        <w:tc>
          <w:tcPr>
            <w:tcW w:w="3261" w:type="dxa"/>
            <w:vMerge w:val="restart"/>
          </w:tcPr>
          <w:p w:rsidR="00DD44FA" w:rsidRPr="00D87DBE" w:rsidRDefault="00DD44FA" w:rsidP="00920A51">
            <w:pPr>
              <w:ind w:left="57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Жилые дома:</w:t>
            </w:r>
          </w:p>
          <w:p w:rsidR="00DD44FA" w:rsidRPr="00D87DBE" w:rsidRDefault="00DD44FA" w:rsidP="00920A51">
            <w:pPr>
              <w:ind w:left="57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1)</w:t>
            </w:r>
            <w:r w:rsidRPr="00D87DBE">
              <w:rPr>
                <w:i/>
                <w:iCs/>
                <w:sz w:val="24"/>
                <w:szCs w:val="24"/>
              </w:rPr>
              <w:t xml:space="preserve"> жилой дом</w:t>
            </w:r>
          </w:p>
          <w:p w:rsidR="00DD44FA" w:rsidRPr="00D87DBE" w:rsidRDefault="00DD44FA" w:rsidP="00920A51">
            <w:pPr>
              <w:ind w:left="57"/>
              <w:rPr>
                <w:sz w:val="24"/>
                <w:szCs w:val="24"/>
              </w:rPr>
            </w:pPr>
          </w:p>
          <w:p w:rsidR="00DD44FA" w:rsidRDefault="00DD44FA" w:rsidP="00920A51">
            <w:pPr>
              <w:ind w:left="57"/>
              <w:rPr>
                <w:sz w:val="24"/>
                <w:szCs w:val="24"/>
              </w:rPr>
            </w:pPr>
          </w:p>
          <w:p w:rsidR="00DD44FA" w:rsidRPr="00D87DBE" w:rsidRDefault="00DD44FA" w:rsidP="00920A51">
            <w:pPr>
              <w:ind w:left="57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 xml:space="preserve">2) </w:t>
            </w:r>
          </w:p>
        </w:tc>
        <w:tc>
          <w:tcPr>
            <w:tcW w:w="2268" w:type="dxa"/>
            <w:vMerge w:val="restart"/>
          </w:tcPr>
          <w:p w:rsidR="00DD44FA" w:rsidRPr="00D87DB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  <w:p w:rsidR="00DD44FA" w:rsidRPr="00D87DBE" w:rsidRDefault="00DD44FA" w:rsidP="00920A51">
            <w:pPr>
              <w:ind w:left="-28" w:right="-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2562" w:type="dxa"/>
            <w:tcBorders>
              <w:bottom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dxa"/>
            <w:vMerge w:val="restart"/>
          </w:tcPr>
          <w:p w:rsidR="00DD44FA" w:rsidRPr="00D87DB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D87DB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bottom"/>
          </w:tcPr>
          <w:p w:rsidR="00DD44FA" w:rsidRPr="00D87DBE" w:rsidRDefault="00DD44FA" w:rsidP="00920A51">
            <w:pPr>
              <w:ind w:left="57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62" w:type="dxa"/>
            <w:vMerge w:val="restart"/>
            <w:tcBorders>
              <w:top w:val="nil"/>
            </w:tcBorders>
          </w:tcPr>
          <w:p w:rsidR="00DD44FA" w:rsidRPr="00D87DBE" w:rsidRDefault="00DD44FA" w:rsidP="00920A51">
            <w:pPr>
              <w:ind w:left="-28" w:right="-17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265" w:type="dxa"/>
            <w:vMerge/>
            <w:tcBorders>
              <w:bottom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D44FA" w:rsidRPr="00D87DBE">
        <w:trPr>
          <w:trHeight w:val="54"/>
        </w:trPr>
        <w:tc>
          <w:tcPr>
            <w:tcW w:w="595" w:type="dxa"/>
            <w:tcBorders>
              <w:top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bottom"/>
          </w:tcPr>
          <w:p w:rsidR="00DD44FA" w:rsidRPr="00D87DBE" w:rsidRDefault="00DD44FA" w:rsidP="00920A5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bottom"/>
          </w:tcPr>
          <w:p w:rsidR="00DD44FA" w:rsidRPr="00D87DBE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2562" w:type="dxa"/>
            <w:vMerge/>
            <w:vAlign w:val="bottom"/>
          </w:tcPr>
          <w:p w:rsidR="00DD44FA" w:rsidRPr="00D87DBE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1265" w:type="dxa"/>
            <w:vMerge/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D87DBE">
        <w:tc>
          <w:tcPr>
            <w:tcW w:w="595" w:type="dxa"/>
            <w:tcBorders>
              <w:bottom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3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DD44FA" w:rsidRPr="00D87DBE" w:rsidRDefault="00DD44FA" w:rsidP="00920A51">
            <w:pPr>
              <w:ind w:left="57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Квартиры:</w:t>
            </w:r>
          </w:p>
        </w:tc>
        <w:tc>
          <w:tcPr>
            <w:tcW w:w="2268" w:type="dxa"/>
            <w:vMerge w:val="restart"/>
          </w:tcPr>
          <w:p w:rsidR="00DD44FA" w:rsidRPr="00D87DBE" w:rsidRDefault="00DD44FA" w:rsidP="00920A51">
            <w:pPr>
              <w:ind w:left="-28" w:right="-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2562" w:type="dxa"/>
            <w:tcBorders>
              <w:bottom w:val="nil"/>
            </w:tcBorders>
            <w:vAlign w:val="bottom"/>
          </w:tcPr>
          <w:p w:rsidR="00DD44FA" w:rsidRPr="00D87DBE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1265" w:type="dxa"/>
            <w:tcBorders>
              <w:bottom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D87DB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DD44FA" w:rsidRPr="00D87DBE" w:rsidRDefault="00DD44FA" w:rsidP="00920A51">
            <w:pPr>
              <w:ind w:left="57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 xml:space="preserve">1) </w:t>
            </w:r>
            <w:r w:rsidRPr="00D87DBE">
              <w:rPr>
                <w:i/>
                <w:iCs/>
                <w:sz w:val="24"/>
                <w:szCs w:val="24"/>
              </w:rPr>
              <w:t>квартира</w:t>
            </w:r>
          </w:p>
        </w:tc>
        <w:tc>
          <w:tcPr>
            <w:tcW w:w="2268" w:type="dxa"/>
            <w:vMerge/>
            <w:tcBorders>
              <w:bottom w:val="nil"/>
            </w:tcBorders>
            <w:vAlign w:val="bottom"/>
          </w:tcPr>
          <w:p w:rsidR="00DD44FA" w:rsidRPr="00D87DBE" w:rsidRDefault="00DD44FA" w:rsidP="00920A51">
            <w:pPr>
              <w:ind w:left="539" w:right="-28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62" w:type="dxa"/>
            <w:tcBorders>
              <w:top w:val="nil"/>
              <w:bottom w:val="nil"/>
            </w:tcBorders>
          </w:tcPr>
          <w:p w:rsidR="00DD44FA" w:rsidRPr="00D87DB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nil"/>
              <w:bottom w:val="nil"/>
            </w:tcBorders>
          </w:tcPr>
          <w:p w:rsidR="00DD44FA" w:rsidRPr="00D87DB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D44FA" w:rsidRPr="00D87DB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DD44FA" w:rsidRPr="00D87DBE" w:rsidRDefault="00DD44FA" w:rsidP="00920A51">
            <w:pPr>
              <w:ind w:left="57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 xml:space="preserve">2) 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DD44FA" w:rsidRPr="00D87DBE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2562" w:type="dxa"/>
            <w:tcBorders>
              <w:top w:val="nil"/>
              <w:bottom w:val="nil"/>
            </w:tcBorders>
            <w:vAlign w:val="bottom"/>
          </w:tcPr>
          <w:p w:rsidR="00DD44FA" w:rsidRPr="00D87DBE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nil"/>
              <w:bottom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D87DBE">
        <w:tc>
          <w:tcPr>
            <w:tcW w:w="595" w:type="dxa"/>
            <w:tcBorders>
              <w:bottom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4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DD44FA" w:rsidRPr="00D87DBE" w:rsidRDefault="00DD44FA" w:rsidP="00920A51">
            <w:pPr>
              <w:ind w:left="57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Дачи:</w:t>
            </w:r>
          </w:p>
        </w:tc>
        <w:tc>
          <w:tcPr>
            <w:tcW w:w="2268" w:type="dxa"/>
            <w:tcBorders>
              <w:bottom w:val="nil"/>
            </w:tcBorders>
            <w:vAlign w:val="bottom"/>
          </w:tcPr>
          <w:p w:rsidR="00DD44FA" w:rsidRPr="00D87DBE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2562" w:type="dxa"/>
            <w:tcBorders>
              <w:bottom w:val="nil"/>
            </w:tcBorders>
            <w:vAlign w:val="bottom"/>
          </w:tcPr>
          <w:p w:rsidR="00DD44FA" w:rsidRPr="00D87DBE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1265" w:type="dxa"/>
            <w:tcBorders>
              <w:bottom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D87DB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DD44FA" w:rsidRPr="00D87DBE" w:rsidRDefault="00DD44FA" w:rsidP="00920A51">
            <w:pPr>
              <w:ind w:left="57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 xml:space="preserve">1) </w:t>
            </w:r>
            <w:r w:rsidRPr="00D87DBE">
              <w:rPr>
                <w:i/>
                <w:iCs/>
                <w:sz w:val="24"/>
                <w:szCs w:val="24"/>
              </w:rPr>
              <w:t>дачный дом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D44FA" w:rsidRPr="00D87DB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нет</w:t>
            </w:r>
          </w:p>
        </w:tc>
        <w:tc>
          <w:tcPr>
            <w:tcW w:w="2562" w:type="dxa"/>
            <w:tcBorders>
              <w:top w:val="nil"/>
              <w:bottom w:val="nil"/>
            </w:tcBorders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nil"/>
              <w:bottom w:val="nil"/>
            </w:tcBorders>
          </w:tcPr>
          <w:p w:rsidR="00DD44FA" w:rsidRPr="00D87DB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D44FA" w:rsidRPr="00D87DB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DD44FA" w:rsidRPr="00D87DBE" w:rsidRDefault="00DD44FA" w:rsidP="00920A51">
            <w:pPr>
              <w:ind w:left="57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 xml:space="preserve">2) 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DD44FA" w:rsidRPr="00D87DBE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2562" w:type="dxa"/>
            <w:tcBorders>
              <w:top w:val="nil"/>
              <w:bottom w:val="nil"/>
            </w:tcBorders>
            <w:vAlign w:val="bottom"/>
          </w:tcPr>
          <w:p w:rsidR="00DD44FA" w:rsidRPr="00D87DBE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nil"/>
              <w:bottom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D87DBE">
        <w:tc>
          <w:tcPr>
            <w:tcW w:w="595" w:type="dxa"/>
            <w:tcBorders>
              <w:bottom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5</w:t>
            </w:r>
          </w:p>
        </w:tc>
        <w:tc>
          <w:tcPr>
            <w:tcW w:w="3261" w:type="dxa"/>
            <w:vMerge w:val="restart"/>
          </w:tcPr>
          <w:p w:rsidR="00DD44FA" w:rsidRPr="00D87DBE" w:rsidRDefault="00DD44FA" w:rsidP="00920A51">
            <w:pPr>
              <w:ind w:left="57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Гаражи:</w:t>
            </w:r>
          </w:p>
          <w:p w:rsidR="00DD44FA" w:rsidRPr="00D87DBE" w:rsidRDefault="00DD44FA" w:rsidP="00920A51">
            <w:pPr>
              <w:ind w:left="57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 xml:space="preserve">1) </w:t>
            </w:r>
            <w:r w:rsidRPr="00D87DBE">
              <w:rPr>
                <w:i/>
                <w:iCs/>
                <w:sz w:val="24"/>
                <w:szCs w:val="24"/>
              </w:rPr>
              <w:t>гараж-бокс</w:t>
            </w:r>
          </w:p>
          <w:p w:rsidR="00DD44FA" w:rsidRPr="00D87DBE" w:rsidRDefault="00DD44FA" w:rsidP="00920A51">
            <w:pPr>
              <w:ind w:left="57"/>
              <w:rPr>
                <w:sz w:val="24"/>
                <w:szCs w:val="24"/>
              </w:rPr>
            </w:pPr>
          </w:p>
          <w:p w:rsidR="00DD44FA" w:rsidRPr="00D87DBE" w:rsidRDefault="00DD44FA" w:rsidP="00920A51">
            <w:pPr>
              <w:ind w:left="57"/>
              <w:rPr>
                <w:sz w:val="24"/>
                <w:szCs w:val="24"/>
              </w:rPr>
            </w:pPr>
          </w:p>
          <w:p w:rsidR="00DD44FA" w:rsidRPr="00D87DBE" w:rsidRDefault="00DD44FA" w:rsidP="00920A51">
            <w:pPr>
              <w:ind w:left="57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 xml:space="preserve">2) </w:t>
            </w:r>
          </w:p>
        </w:tc>
        <w:tc>
          <w:tcPr>
            <w:tcW w:w="2268" w:type="dxa"/>
            <w:vMerge w:val="restart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2562" w:type="dxa"/>
            <w:tcBorders>
              <w:bottom w:val="nil"/>
            </w:tcBorders>
            <w:vAlign w:val="bottom"/>
          </w:tcPr>
          <w:p w:rsidR="00DD44FA" w:rsidRPr="00D87DBE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1265" w:type="dxa"/>
            <w:vMerge w:val="restart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D87DB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bottom"/>
          </w:tcPr>
          <w:p w:rsidR="00DD44FA" w:rsidRPr="00D87DBE" w:rsidRDefault="00DD44FA" w:rsidP="00920A51">
            <w:pPr>
              <w:ind w:left="57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62" w:type="dxa"/>
            <w:tcBorders>
              <w:top w:val="nil"/>
              <w:bottom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265" w:type="dxa"/>
            <w:vMerge/>
            <w:vAlign w:val="bottom"/>
          </w:tcPr>
          <w:p w:rsidR="00DD44FA" w:rsidRPr="00D87DB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D44FA" w:rsidRPr="00D87DB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bottom"/>
          </w:tcPr>
          <w:p w:rsidR="00DD44FA" w:rsidRPr="00D87DBE" w:rsidRDefault="00DD44FA" w:rsidP="00920A5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DD44FA" w:rsidRPr="00D87DBE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2562" w:type="dxa"/>
            <w:tcBorders>
              <w:top w:val="nil"/>
              <w:bottom w:val="nil"/>
            </w:tcBorders>
            <w:vAlign w:val="bottom"/>
          </w:tcPr>
          <w:p w:rsidR="00DD44FA" w:rsidRPr="00D87DBE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1265" w:type="dxa"/>
            <w:vMerge/>
            <w:tcBorders>
              <w:bottom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D87DBE">
        <w:tc>
          <w:tcPr>
            <w:tcW w:w="595" w:type="dxa"/>
            <w:tcBorders>
              <w:bottom w:val="nil"/>
            </w:tcBorders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6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DD44FA" w:rsidRPr="00D87DBE" w:rsidRDefault="00DD44FA" w:rsidP="00920A51">
            <w:pPr>
              <w:ind w:left="57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Иное недвижимое имущество:</w:t>
            </w:r>
          </w:p>
        </w:tc>
        <w:tc>
          <w:tcPr>
            <w:tcW w:w="2268" w:type="dxa"/>
            <w:vMerge w:val="restart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2562" w:type="dxa"/>
            <w:tcBorders>
              <w:bottom w:val="nil"/>
            </w:tcBorders>
            <w:vAlign w:val="bottom"/>
          </w:tcPr>
          <w:p w:rsidR="00DD44FA" w:rsidRPr="00D87DBE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1265" w:type="dxa"/>
            <w:tcBorders>
              <w:bottom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D87DB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  <w:tcBorders>
              <w:top w:val="nil"/>
            </w:tcBorders>
          </w:tcPr>
          <w:p w:rsidR="00DD44FA" w:rsidRPr="00D87DBE" w:rsidRDefault="00DD44FA" w:rsidP="00920A51">
            <w:pPr>
              <w:ind w:left="57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 xml:space="preserve">1) </w:t>
            </w:r>
            <w:r w:rsidRPr="00D87DBE">
              <w:rPr>
                <w:i/>
                <w:iCs/>
                <w:sz w:val="24"/>
                <w:szCs w:val="24"/>
              </w:rPr>
              <w:t>нежило</w:t>
            </w:r>
            <w:r>
              <w:rPr>
                <w:i/>
                <w:iCs/>
                <w:sz w:val="24"/>
                <w:szCs w:val="24"/>
              </w:rPr>
              <w:t>е</w:t>
            </w:r>
            <w:r w:rsidRPr="00D87DBE">
              <w:rPr>
                <w:i/>
                <w:iCs/>
                <w:sz w:val="24"/>
                <w:szCs w:val="24"/>
              </w:rPr>
              <w:t xml:space="preserve"> помещение</w:t>
            </w:r>
            <w:r>
              <w:rPr>
                <w:i/>
                <w:iCs/>
                <w:sz w:val="24"/>
                <w:szCs w:val="24"/>
              </w:rPr>
              <w:t>, подвал жилого дома</w:t>
            </w:r>
          </w:p>
          <w:p w:rsidR="00DD44FA" w:rsidRPr="00D87DBE" w:rsidRDefault="00DD44FA" w:rsidP="00920A51">
            <w:pPr>
              <w:ind w:left="57"/>
              <w:rPr>
                <w:sz w:val="24"/>
                <w:szCs w:val="24"/>
              </w:rPr>
            </w:pPr>
          </w:p>
          <w:p w:rsidR="00DD44FA" w:rsidRPr="00D87DBE" w:rsidRDefault="00DD44FA" w:rsidP="00920A51">
            <w:pPr>
              <w:ind w:left="57"/>
              <w:rPr>
                <w:sz w:val="24"/>
                <w:szCs w:val="24"/>
              </w:rPr>
            </w:pPr>
          </w:p>
          <w:p w:rsidR="00DD44FA" w:rsidRPr="00D87DBE" w:rsidRDefault="00DD44FA" w:rsidP="00920A51">
            <w:pPr>
              <w:ind w:left="57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 xml:space="preserve">2) </w:t>
            </w:r>
          </w:p>
        </w:tc>
        <w:tc>
          <w:tcPr>
            <w:tcW w:w="2268" w:type="dxa"/>
            <w:vMerge/>
            <w:vAlign w:val="bottom"/>
          </w:tcPr>
          <w:p w:rsidR="00DD44FA" w:rsidRPr="00D87DB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62" w:type="dxa"/>
            <w:tcBorders>
              <w:top w:val="nil"/>
              <w:bottom w:val="nil"/>
            </w:tcBorders>
          </w:tcPr>
          <w:p w:rsidR="00DD44FA" w:rsidRPr="00D87DB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nil"/>
              <w:bottom w:val="nil"/>
            </w:tcBorders>
          </w:tcPr>
          <w:p w:rsidR="00DD44FA" w:rsidRPr="00D87DB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D44FA" w:rsidRPr="00D87DBE">
        <w:tc>
          <w:tcPr>
            <w:tcW w:w="595" w:type="dxa"/>
            <w:tcBorders>
              <w:top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bottom"/>
          </w:tcPr>
          <w:p w:rsidR="00DD44FA" w:rsidRPr="00D87DBE" w:rsidRDefault="00DD44FA" w:rsidP="00920A5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bottom"/>
          </w:tcPr>
          <w:p w:rsidR="00DD44FA" w:rsidRPr="00D87DBE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2562" w:type="dxa"/>
            <w:tcBorders>
              <w:top w:val="nil"/>
            </w:tcBorders>
            <w:vAlign w:val="bottom"/>
          </w:tcPr>
          <w:p w:rsidR="00DD44FA" w:rsidRPr="00D87DBE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</w:tr>
    </w:tbl>
    <w:p w:rsidR="00DD44FA" w:rsidRPr="00D87DBE" w:rsidRDefault="00DD44FA" w:rsidP="005F64F3">
      <w:pPr>
        <w:spacing w:before="120"/>
        <w:ind w:firstLine="567"/>
      </w:pPr>
      <w:r w:rsidRPr="00D87DBE">
        <w:rPr>
          <w:vertAlign w:val="superscript"/>
        </w:rPr>
        <w:t>1</w:t>
      </w:r>
      <w:r w:rsidRPr="00D87DBE">
        <w:t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федерального государственного служащего, который представляет сведения.</w:t>
      </w:r>
    </w:p>
    <w:p w:rsidR="00DD44FA" w:rsidRPr="00D87DBE" w:rsidRDefault="00DD44FA" w:rsidP="005F64F3">
      <w:pPr>
        <w:ind w:firstLine="567"/>
        <w:jc w:val="both"/>
      </w:pPr>
      <w:r w:rsidRPr="00D87DBE">
        <w:rPr>
          <w:vertAlign w:val="superscript"/>
        </w:rPr>
        <w:t>2</w:t>
      </w:r>
      <w:r w:rsidRPr="00D87DBE">
        <w:t> 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DD44FA" w:rsidRPr="00D87DBE" w:rsidRDefault="00DD44FA" w:rsidP="005F64F3">
      <w:pPr>
        <w:pageBreakBefore/>
        <w:spacing w:after="360"/>
        <w:ind w:firstLine="567"/>
        <w:rPr>
          <w:b/>
          <w:bCs/>
          <w:sz w:val="24"/>
          <w:szCs w:val="24"/>
        </w:rPr>
      </w:pPr>
      <w:r w:rsidRPr="00D87DBE">
        <w:rPr>
          <w:b/>
          <w:bCs/>
          <w:sz w:val="24"/>
          <w:szCs w:val="24"/>
        </w:rPr>
        <w:t>2.2. Транспортные средства</w:t>
      </w:r>
    </w:p>
    <w:tbl>
      <w:tblPr>
        <w:tblW w:w="0" w:type="auto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828"/>
        <w:gridCol w:w="1984"/>
        <w:gridCol w:w="3544"/>
      </w:tblGrid>
      <w:tr w:rsidR="00DD44FA" w:rsidRPr="00D87DBE">
        <w:tc>
          <w:tcPr>
            <w:tcW w:w="595" w:type="dxa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№</w:t>
            </w:r>
            <w:r w:rsidRPr="00D87DBE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828" w:type="dxa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Вид и марка транспортного средства</w:t>
            </w:r>
          </w:p>
        </w:tc>
        <w:tc>
          <w:tcPr>
            <w:tcW w:w="1984" w:type="dxa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 xml:space="preserve">Вид собственности </w:t>
            </w:r>
            <w:r w:rsidRPr="00D87DBE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3544" w:type="dxa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Место регистрации</w:t>
            </w:r>
          </w:p>
        </w:tc>
      </w:tr>
      <w:tr w:rsidR="00DD44FA" w:rsidRPr="00D87DBE">
        <w:tc>
          <w:tcPr>
            <w:tcW w:w="595" w:type="dxa"/>
            <w:tcBorders>
              <w:bottom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4</w:t>
            </w:r>
          </w:p>
        </w:tc>
      </w:tr>
      <w:tr w:rsidR="00DD44FA" w:rsidRPr="00D87DBE">
        <w:tc>
          <w:tcPr>
            <w:tcW w:w="595" w:type="dxa"/>
            <w:tcBorders>
              <w:bottom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1</w:t>
            </w:r>
          </w:p>
        </w:tc>
        <w:tc>
          <w:tcPr>
            <w:tcW w:w="3828" w:type="dxa"/>
            <w:vMerge w:val="restart"/>
          </w:tcPr>
          <w:p w:rsidR="00DD44FA" w:rsidRPr="00D87DBE" w:rsidRDefault="00DD44FA" w:rsidP="00920A51">
            <w:pPr>
              <w:ind w:left="57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Автомобили легковые:</w:t>
            </w:r>
          </w:p>
          <w:p w:rsidR="00DD44FA" w:rsidRPr="00D87DBE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DD44FA" w:rsidRPr="00D87DBE" w:rsidRDefault="00DD44FA" w:rsidP="00920A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нет</w:t>
            </w: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DD44FA" w:rsidRPr="00D87DBE" w:rsidRDefault="00DD44FA" w:rsidP="00920A51">
            <w:pPr>
              <w:rPr>
                <w:sz w:val="24"/>
                <w:szCs w:val="24"/>
              </w:rPr>
            </w:pPr>
          </w:p>
        </w:tc>
      </w:tr>
      <w:tr w:rsidR="00DD44FA" w:rsidRPr="00D87DB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  <w:tcBorders>
              <w:top w:val="nil"/>
            </w:tcBorders>
          </w:tcPr>
          <w:p w:rsidR="00DD44FA" w:rsidRPr="00D87DBE" w:rsidRDefault="00DD44FA" w:rsidP="00920A51">
            <w:pPr>
              <w:rPr>
                <w:i/>
                <w:iCs/>
                <w:sz w:val="24"/>
                <w:szCs w:val="24"/>
              </w:rPr>
            </w:pPr>
          </w:p>
        </w:tc>
      </w:tr>
      <w:tr w:rsidR="00DD44FA" w:rsidRPr="00D87DBE">
        <w:tc>
          <w:tcPr>
            <w:tcW w:w="595" w:type="dxa"/>
            <w:tcBorders>
              <w:top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</w:tcBorders>
            <w:vAlign w:val="center"/>
          </w:tcPr>
          <w:p w:rsidR="00DD44FA" w:rsidRPr="00D87DB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bottom"/>
          </w:tcPr>
          <w:p w:rsidR="00DD44FA" w:rsidRPr="00D87DB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D44FA" w:rsidRPr="00D87DBE">
        <w:tc>
          <w:tcPr>
            <w:tcW w:w="595" w:type="dxa"/>
            <w:tcBorders>
              <w:bottom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DD44FA" w:rsidRPr="00D87DBE" w:rsidRDefault="00DD44FA" w:rsidP="00920A51">
            <w:pPr>
              <w:ind w:left="57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1984" w:type="dxa"/>
            <w:vMerge w:val="restart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544" w:type="dxa"/>
            <w:vMerge w:val="restart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D87DB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DD44FA" w:rsidRPr="00D87DBE" w:rsidRDefault="00DD44FA" w:rsidP="00920A51">
            <w:pPr>
              <w:ind w:left="57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bottom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bottom"/>
          </w:tcPr>
          <w:p w:rsidR="00DD44FA" w:rsidRPr="00D87DB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D44FA" w:rsidRPr="00D87DBE">
        <w:tc>
          <w:tcPr>
            <w:tcW w:w="595" w:type="dxa"/>
            <w:tcBorders>
              <w:top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DD44FA" w:rsidRPr="00D87DBE" w:rsidRDefault="00DD44FA" w:rsidP="00920A5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DD44FA" w:rsidRPr="00D87DBE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bottom"/>
          </w:tcPr>
          <w:p w:rsidR="00DD44FA" w:rsidRPr="00D87DBE" w:rsidRDefault="00DD44FA" w:rsidP="00920A51">
            <w:pPr>
              <w:rPr>
                <w:sz w:val="24"/>
                <w:szCs w:val="24"/>
              </w:rPr>
            </w:pPr>
          </w:p>
        </w:tc>
      </w:tr>
      <w:tr w:rsidR="00DD44FA" w:rsidRPr="00D87DBE">
        <w:tc>
          <w:tcPr>
            <w:tcW w:w="595" w:type="dxa"/>
            <w:tcBorders>
              <w:bottom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DD44FA" w:rsidRPr="00D87DBE" w:rsidRDefault="00DD44FA" w:rsidP="00920A51">
            <w:pPr>
              <w:ind w:left="57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Автоприцепы: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DD44FA" w:rsidRPr="00D87DBE" w:rsidRDefault="00DD44FA" w:rsidP="00920A51">
            <w:pPr>
              <w:rPr>
                <w:sz w:val="24"/>
                <w:szCs w:val="24"/>
              </w:rPr>
            </w:pPr>
          </w:p>
        </w:tc>
      </w:tr>
      <w:tr w:rsidR="00DD44FA" w:rsidRPr="00D87DB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DD44FA" w:rsidRPr="00D87DBE" w:rsidRDefault="00DD44FA" w:rsidP="00920A51">
            <w:pPr>
              <w:ind w:left="57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1)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DD44FA" w:rsidRPr="00D87DBE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DD44FA" w:rsidRPr="00D87DBE" w:rsidRDefault="00DD44FA" w:rsidP="00920A51">
            <w:pPr>
              <w:rPr>
                <w:sz w:val="24"/>
                <w:szCs w:val="24"/>
              </w:rPr>
            </w:pPr>
          </w:p>
        </w:tc>
      </w:tr>
      <w:tr w:rsidR="00DD44FA" w:rsidRPr="00D87DBE">
        <w:tc>
          <w:tcPr>
            <w:tcW w:w="595" w:type="dxa"/>
            <w:tcBorders>
              <w:top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DD44FA" w:rsidRPr="00D87DBE" w:rsidRDefault="00DD44FA" w:rsidP="00920A51">
            <w:pPr>
              <w:ind w:left="57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DD44FA" w:rsidRPr="00D87DBE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</w:tcBorders>
            <w:vAlign w:val="bottom"/>
          </w:tcPr>
          <w:p w:rsidR="00DD44FA" w:rsidRPr="00D87DBE" w:rsidRDefault="00DD44FA" w:rsidP="00920A51">
            <w:pPr>
              <w:rPr>
                <w:sz w:val="24"/>
                <w:szCs w:val="24"/>
              </w:rPr>
            </w:pPr>
          </w:p>
        </w:tc>
      </w:tr>
      <w:tr w:rsidR="00DD44FA" w:rsidRPr="00D87DBE">
        <w:tc>
          <w:tcPr>
            <w:tcW w:w="595" w:type="dxa"/>
            <w:tcBorders>
              <w:bottom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4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DD44FA" w:rsidRPr="00D87DBE" w:rsidRDefault="00DD44FA" w:rsidP="00920A51">
            <w:pPr>
              <w:ind w:left="57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Мототранспортные средства: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DD44FA" w:rsidRPr="00D87DBE" w:rsidRDefault="00DD44FA" w:rsidP="00920A51">
            <w:pPr>
              <w:rPr>
                <w:sz w:val="24"/>
                <w:szCs w:val="24"/>
              </w:rPr>
            </w:pPr>
          </w:p>
        </w:tc>
      </w:tr>
      <w:tr w:rsidR="00DD44FA" w:rsidRPr="00D87DB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DD44FA" w:rsidRPr="00D87DBE" w:rsidRDefault="00DD44FA" w:rsidP="00920A51">
            <w:pPr>
              <w:ind w:left="57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1)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DD44FA" w:rsidRPr="00D87DBE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DD44FA" w:rsidRPr="00D87DBE" w:rsidRDefault="00DD44FA" w:rsidP="00920A51">
            <w:pPr>
              <w:rPr>
                <w:sz w:val="24"/>
                <w:szCs w:val="24"/>
              </w:rPr>
            </w:pPr>
          </w:p>
        </w:tc>
      </w:tr>
      <w:tr w:rsidR="00DD44FA" w:rsidRPr="00D87DBE">
        <w:tc>
          <w:tcPr>
            <w:tcW w:w="595" w:type="dxa"/>
            <w:tcBorders>
              <w:top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DD44FA" w:rsidRPr="00D87DBE" w:rsidRDefault="00DD44FA" w:rsidP="00920A51">
            <w:pPr>
              <w:ind w:left="57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DD44FA" w:rsidRPr="00D87DBE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</w:tcBorders>
            <w:vAlign w:val="bottom"/>
          </w:tcPr>
          <w:p w:rsidR="00DD44FA" w:rsidRPr="00D87DBE" w:rsidRDefault="00DD44FA" w:rsidP="00920A51">
            <w:pPr>
              <w:rPr>
                <w:sz w:val="24"/>
                <w:szCs w:val="24"/>
              </w:rPr>
            </w:pPr>
          </w:p>
        </w:tc>
      </w:tr>
      <w:tr w:rsidR="00DD44FA" w:rsidRPr="00D87DBE">
        <w:tc>
          <w:tcPr>
            <w:tcW w:w="595" w:type="dxa"/>
            <w:tcBorders>
              <w:bottom w:val="nil"/>
            </w:tcBorders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5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DD44FA" w:rsidRPr="00D87DBE" w:rsidRDefault="00DD44FA" w:rsidP="00920A51">
            <w:pPr>
              <w:ind w:left="57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Сельскохозяйственная техника: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DD44FA" w:rsidRPr="00D87DBE" w:rsidRDefault="00DD44FA" w:rsidP="00920A51">
            <w:pPr>
              <w:rPr>
                <w:sz w:val="24"/>
                <w:szCs w:val="24"/>
              </w:rPr>
            </w:pPr>
          </w:p>
        </w:tc>
      </w:tr>
      <w:tr w:rsidR="00DD44FA" w:rsidRPr="00D87DB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DD44FA" w:rsidRPr="00D87DBE" w:rsidRDefault="00DD44FA" w:rsidP="00920A51">
            <w:pPr>
              <w:ind w:left="57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1)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DD44FA" w:rsidRPr="00D87DBE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DD44FA" w:rsidRPr="00D87DBE" w:rsidRDefault="00DD44FA" w:rsidP="00920A51">
            <w:pPr>
              <w:rPr>
                <w:sz w:val="24"/>
                <w:szCs w:val="24"/>
              </w:rPr>
            </w:pPr>
          </w:p>
        </w:tc>
      </w:tr>
      <w:tr w:rsidR="00DD44FA" w:rsidRPr="00D87DBE">
        <w:tc>
          <w:tcPr>
            <w:tcW w:w="595" w:type="dxa"/>
            <w:tcBorders>
              <w:top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DD44FA" w:rsidRPr="00D87DBE" w:rsidRDefault="00DD44FA" w:rsidP="00920A51">
            <w:pPr>
              <w:ind w:left="57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DD44FA" w:rsidRPr="00D87DBE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</w:tcBorders>
            <w:vAlign w:val="bottom"/>
          </w:tcPr>
          <w:p w:rsidR="00DD44FA" w:rsidRPr="00D87DBE" w:rsidRDefault="00DD44FA" w:rsidP="00920A51">
            <w:pPr>
              <w:rPr>
                <w:sz w:val="24"/>
                <w:szCs w:val="24"/>
              </w:rPr>
            </w:pPr>
          </w:p>
        </w:tc>
      </w:tr>
      <w:tr w:rsidR="00DD44FA" w:rsidRPr="00D87DBE">
        <w:tc>
          <w:tcPr>
            <w:tcW w:w="595" w:type="dxa"/>
            <w:tcBorders>
              <w:bottom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6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DD44FA" w:rsidRPr="00D87DBE" w:rsidRDefault="00DD44FA" w:rsidP="00920A51">
            <w:pPr>
              <w:ind w:left="57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Водный транспорт: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DD44FA" w:rsidRPr="00D87DBE" w:rsidRDefault="00DD44FA" w:rsidP="00920A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нет</w:t>
            </w:r>
          </w:p>
        </w:tc>
        <w:tc>
          <w:tcPr>
            <w:tcW w:w="3544" w:type="dxa"/>
            <w:vMerge w:val="restart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D87DB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DD44FA" w:rsidRPr="00D87DBE" w:rsidRDefault="00DD44FA" w:rsidP="00920A5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DD44FA" w:rsidRPr="00D87DB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bottom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D44FA" w:rsidRPr="00D87DBE">
        <w:tc>
          <w:tcPr>
            <w:tcW w:w="595" w:type="dxa"/>
            <w:tcBorders>
              <w:top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DD44FA" w:rsidRPr="00D87DBE" w:rsidRDefault="00DD44FA" w:rsidP="00920A5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DD44FA" w:rsidRPr="00D87DBE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</w:tcBorders>
            <w:vAlign w:val="bottom"/>
          </w:tcPr>
          <w:p w:rsidR="00DD44FA" w:rsidRPr="00D87DBE" w:rsidRDefault="00DD44FA" w:rsidP="00920A51">
            <w:pPr>
              <w:rPr>
                <w:sz w:val="24"/>
                <w:szCs w:val="24"/>
              </w:rPr>
            </w:pPr>
          </w:p>
        </w:tc>
      </w:tr>
      <w:tr w:rsidR="00DD44FA" w:rsidRPr="00D87DBE">
        <w:tc>
          <w:tcPr>
            <w:tcW w:w="595" w:type="dxa"/>
            <w:tcBorders>
              <w:bottom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7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DD44FA" w:rsidRPr="00D87DBE" w:rsidRDefault="00DD44FA" w:rsidP="00920A51">
            <w:pPr>
              <w:ind w:left="57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Воздушный транспорт: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DD44FA" w:rsidRPr="00D87DBE" w:rsidRDefault="00DD44FA" w:rsidP="00920A51">
            <w:pPr>
              <w:rPr>
                <w:sz w:val="24"/>
                <w:szCs w:val="24"/>
              </w:rPr>
            </w:pPr>
          </w:p>
        </w:tc>
      </w:tr>
      <w:tr w:rsidR="00DD44FA" w:rsidRPr="00D87DB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DD44FA" w:rsidRPr="00D87DBE" w:rsidRDefault="00DD44FA" w:rsidP="00920A51">
            <w:pPr>
              <w:ind w:left="57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1)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DD44FA" w:rsidRPr="00D87DBE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DD44FA" w:rsidRPr="00D87DBE" w:rsidRDefault="00DD44FA" w:rsidP="00920A51">
            <w:pPr>
              <w:rPr>
                <w:sz w:val="24"/>
                <w:szCs w:val="24"/>
              </w:rPr>
            </w:pPr>
          </w:p>
        </w:tc>
      </w:tr>
      <w:tr w:rsidR="00DD44FA" w:rsidRPr="00D87DBE">
        <w:tc>
          <w:tcPr>
            <w:tcW w:w="595" w:type="dxa"/>
            <w:tcBorders>
              <w:top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DD44FA" w:rsidRPr="00D87DBE" w:rsidRDefault="00DD44FA" w:rsidP="00920A51">
            <w:pPr>
              <w:ind w:left="57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DD44FA" w:rsidRPr="00D87DBE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</w:tcBorders>
            <w:vAlign w:val="bottom"/>
          </w:tcPr>
          <w:p w:rsidR="00DD44FA" w:rsidRPr="00D87DBE" w:rsidRDefault="00DD44FA" w:rsidP="00920A51">
            <w:pPr>
              <w:rPr>
                <w:sz w:val="24"/>
                <w:szCs w:val="24"/>
              </w:rPr>
            </w:pPr>
          </w:p>
        </w:tc>
      </w:tr>
      <w:tr w:rsidR="00DD44FA" w:rsidRPr="00D87DBE">
        <w:tc>
          <w:tcPr>
            <w:tcW w:w="595" w:type="dxa"/>
            <w:tcBorders>
              <w:bottom w:val="nil"/>
            </w:tcBorders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8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DD44FA" w:rsidRPr="00D87DBE" w:rsidRDefault="00DD44FA" w:rsidP="00920A51">
            <w:pPr>
              <w:ind w:left="57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Иные транспортные средства: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DD44FA" w:rsidRPr="00D87DBE" w:rsidRDefault="00DD44FA" w:rsidP="00920A51">
            <w:pPr>
              <w:rPr>
                <w:sz w:val="24"/>
                <w:szCs w:val="24"/>
              </w:rPr>
            </w:pPr>
          </w:p>
        </w:tc>
      </w:tr>
      <w:tr w:rsidR="00DD44FA" w:rsidRPr="00D87DB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DD44FA" w:rsidRPr="00D87DBE" w:rsidRDefault="00DD44FA" w:rsidP="00920A51">
            <w:pPr>
              <w:ind w:left="57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1)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DD44FA" w:rsidRPr="00D87DBE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DD44FA" w:rsidRPr="00D87DBE" w:rsidRDefault="00DD44FA" w:rsidP="00920A51">
            <w:pPr>
              <w:rPr>
                <w:sz w:val="24"/>
                <w:szCs w:val="24"/>
              </w:rPr>
            </w:pPr>
          </w:p>
        </w:tc>
      </w:tr>
      <w:tr w:rsidR="00DD44FA" w:rsidRPr="00D87DBE">
        <w:tc>
          <w:tcPr>
            <w:tcW w:w="595" w:type="dxa"/>
            <w:tcBorders>
              <w:top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DD44FA" w:rsidRPr="00D87DBE" w:rsidRDefault="00DD44FA" w:rsidP="00920A51">
            <w:pPr>
              <w:ind w:left="57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DD44FA" w:rsidRPr="00D87DBE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</w:tcBorders>
            <w:vAlign w:val="bottom"/>
          </w:tcPr>
          <w:p w:rsidR="00DD44FA" w:rsidRPr="00D87DBE" w:rsidRDefault="00DD44FA" w:rsidP="00920A51">
            <w:pPr>
              <w:rPr>
                <w:sz w:val="24"/>
                <w:szCs w:val="24"/>
              </w:rPr>
            </w:pPr>
          </w:p>
        </w:tc>
      </w:tr>
    </w:tbl>
    <w:p w:rsidR="00DD44FA" w:rsidRPr="00D87DBE" w:rsidRDefault="00DD44FA" w:rsidP="005F64F3">
      <w:pPr>
        <w:spacing w:before="120"/>
        <w:rPr>
          <w:sz w:val="24"/>
          <w:szCs w:val="24"/>
        </w:rPr>
      </w:pPr>
      <w:r w:rsidRPr="00D87DBE">
        <w:rPr>
          <w:sz w:val="24"/>
          <w:szCs w:val="24"/>
        </w:rPr>
        <w:t>_________________</w:t>
      </w:r>
    </w:p>
    <w:p w:rsidR="00DD44FA" w:rsidRPr="00D87DBE" w:rsidRDefault="00DD44FA" w:rsidP="005F64F3">
      <w:pPr>
        <w:ind w:firstLine="567"/>
        <w:jc w:val="both"/>
      </w:pPr>
      <w:r w:rsidRPr="00D87DBE">
        <w:rPr>
          <w:vertAlign w:val="superscript"/>
        </w:rPr>
        <w:t>1</w:t>
      </w:r>
      <w:r w:rsidRPr="00D87DBE">
        <w:t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федерального государственного служащего, который представляет сведения.</w:t>
      </w:r>
    </w:p>
    <w:p w:rsidR="00DD44FA" w:rsidRPr="00D87DBE" w:rsidRDefault="00DD44FA" w:rsidP="005F64F3">
      <w:pPr>
        <w:rPr>
          <w:sz w:val="24"/>
          <w:szCs w:val="24"/>
        </w:rPr>
      </w:pPr>
    </w:p>
    <w:p w:rsidR="00DD44FA" w:rsidRPr="00D87DBE" w:rsidRDefault="00DD44FA" w:rsidP="005F64F3">
      <w:pPr>
        <w:pageBreakBefore/>
        <w:spacing w:after="360"/>
        <w:ind w:firstLine="567"/>
        <w:jc w:val="both"/>
        <w:rPr>
          <w:b/>
          <w:bCs/>
          <w:sz w:val="24"/>
          <w:szCs w:val="24"/>
        </w:rPr>
      </w:pPr>
      <w:r w:rsidRPr="00D87DBE">
        <w:rPr>
          <w:b/>
          <w:bCs/>
          <w:sz w:val="24"/>
          <w:szCs w:val="24"/>
        </w:rPr>
        <w:t>Раздел 3. Сведения о денежных средствах, находящихся на счетах в банках и иных кредитных организациях</w:t>
      </w:r>
    </w:p>
    <w:tbl>
      <w:tblPr>
        <w:tblW w:w="10027" w:type="dxa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977"/>
        <w:gridCol w:w="1635"/>
        <w:gridCol w:w="1342"/>
        <w:gridCol w:w="1919"/>
        <w:gridCol w:w="1559"/>
      </w:tblGrid>
      <w:tr w:rsidR="00DD44FA" w:rsidRPr="00D87DBE">
        <w:tc>
          <w:tcPr>
            <w:tcW w:w="595" w:type="dxa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№</w:t>
            </w:r>
            <w:r w:rsidRPr="00D87DBE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977" w:type="dxa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Наименование и адрес банка или иной кредитной организации</w:t>
            </w:r>
          </w:p>
        </w:tc>
        <w:tc>
          <w:tcPr>
            <w:tcW w:w="1635" w:type="dxa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 xml:space="preserve">Вид и валюта счета </w:t>
            </w:r>
            <w:r w:rsidRPr="00D87DBE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342" w:type="dxa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Дата открытия счета</w:t>
            </w:r>
          </w:p>
        </w:tc>
        <w:tc>
          <w:tcPr>
            <w:tcW w:w="1919" w:type="dxa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Номер счета</w:t>
            </w:r>
          </w:p>
        </w:tc>
        <w:tc>
          <w:tcPr>
            <w:tcW w:w="1559" w:type="dxa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 xml:space="preserve">Остаток на счете </w:t>
            </w:r>
            <w:r w:rsidRPr="00D87DBE">
              <w:rPr>
                <w:sz w:val="24"/>
                <w:szCs w:val="24"/>
                <w:vertAlign w:val="superscript"/>
              </w:rPr>
              <w:t>2</w:t>
            </w:r>
            <w:r w:rsidRPr="00D87DBE">
              <w:rPr>
                <w:sz w:val="24"/>
                <w:szCs w:val="24"/>
              </w:rPr>
              <w:t xml:space="preserve"> (руб.)</w:t>
            </w:r>
          </w:p>
        </w:tc>
      </w:tr>
      <w:tr w:rsidR="00DD44FA" w:rsidRPr="00D87DBE">
        <w:tc>
          <w:tcPr>
            <w:tcW w:w="595" w:type="dxa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2</w:t>
            </w:r>
          </w:p>
        </w:tc>
        <w:tc>
          <w:tcPr>
            <w:tcW w:w="1635" w:type="dxa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3</w:t>
            </w:r>
          </w:p>
        </w:tc>
        <w:tc>
          <w:tcPr>
            <w:tcW w:w="1342" w:type="dxa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4</w:t>
            </w:r>
          </w:p>
        </w:tc>
        <w:tc>
          <w:tcPr>
            <w:tcW w:w="1919" w:type="dxa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6</w:t>
            </w:r>
          </w:p>
        </w:tc>
      </w:tr>
      <w:tr w:rsidR="00DD44FA" w:rsidRPr="00D87DBE">
        <w:trPr>
          <w:trHeight w:val="660"/>
        </w:trPr>
        <w:tc>
          <w:tcPr>
            <w:tcW w:w="595" w:type="dxa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DD44FA" w:rsidRPr="00D87DBE" w:rsidRDefault="00DD44FA" w:rsidP="00920A51">
            <w:pPr>
              <w:jc w:val="center"/>
              <w:rPr>
                <w:i/>
                <w:iCs/>
                <w:sz w:val="24"/>
                <w:szCs w:val="24"/>
                <w:highlight w:val="red"/>
              </w:rPr>
            </w:pPr>
            <w:r w:rsidRPr="005B1CE6">
              <w:t>ВСП № 8597/0534 Челябинское отделение № 8597 ОАО «Сбербанк России»</w:t>
            </w:r>
            <w:r>
              <w:t xml:space="preserve"> с.Уйское ул.Космонавтов 15</w:t>
            </w:r>
          </w:p>
        </w:tc>
        <w:tc>
          <w:tcPr>
            <w:tcW w:w="1635" w:type="dxa"/>
          </w:tcPr>
          <w:p w:rsidR="00DD44FA" w:rsidRPr="00D87DB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t xml:space="preserve">текущий, </w:t>
            </w:r>
            <w:r w:rsidRPr="005B1CE6">
              <w:t>рубль</w:t>
            </w:r>
          </w:p>
        </w:tc>
        <w:tc>
          <w:tcPr>
            <w:tcW w:w="1342" w:type="dxa"/>
          </w:tcPr>
          <w:p w:rsidR="00DD44FA" w:rsidRPr="00D87DB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10.04.1985</w:t>
            </w:r>
          </w:p>
        </w:tc>
        <w:tc>
          <w:tcPr>
            <w:tcW w:w="1919" w:type="dxa"/>
          </w:tcPr>
          <w:p w:rsidR="00DD44FA" w:rsidRPr="00D87DBE" w:rsidRDefault="00DD44FA" w:rsidP="009E194B">
            <w:pPr>
              <w:jc w:val="center"/>
              <w:rPr>
                <w:i/>
                <w:iCs/>
                <w:sz w:val="24"/>
                <w:szCs w:val="24"/>
                <w:highlight w:val="red"/>
              </w:rPr>
            </w:pPr>
            <w:r w:rsidRPr="005B1CE6">
              <w:t>№42301810472070160839</w:t>
            </w:r>
          </w:p>
        </w:tc>
        <w:tc>
          <w:tcPr>
            <w:tcW w:w="1559" w:type="dxa"/>
          </w:tcPr>
          <w:p w:rsidR="00DD44FA" w:rsidRPr="00D87DB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82,22</w:t>
            </w:r>
          </w:p>
        </w:tc>
      </w:tr>
      <w:tr w:rsidR="00DD44FA" w:rsidRPr="00D87DBE">
        <w:trPr>
          <w:trHeight w:val="660"/>
        </w:trPr>
        <w:tc>
          <w:tcPr>
            <w:tcW w:w="595" w:type="dxa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DD44FA" w:rsidRPr="00D87DBE" w:rsidRDefault="00DD44FA" w:rsidP="00920A51">
            <w:pPr>
              <w:jc w:val="center"/>
              <w:rPr>
                <w:i/>
                <w:iCs/>
                <w:sz w:val="24"/>
                <w:szCs w:val="24"/>
                <w:highlight w:val="red"/>
              </w:rPr>
            </w:pPr>
            <w:r w:rsidRPr="005B1CE6">
              <w:t>ВСП № 8597/0534 Челябинское отделение № 8597 ОАО «Сбербанк России»</w:t>
            </w:r>
            <w:r>
              <w:t xml:space="preserve"> с.Уйское ул.Космонавтов 15</w:t>
            </w:r>
          </w:p>
        </w:tc>
        <w:tc>
          <w:tcPr>
            <w:tcW w:w="1635" w:type="dxa"/>
          </w:tcPr>
          <w:p w:rsidR="00DD44FA" w:rsidRPr="00D87DB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t xml:space="preserve">текущий, </w:t>
            </w:r>
            <w:r w:rsidRPr="005B1CE6">
              <w:t>рубль</w:t>
            </w:r>
          </w:p>
        </w:tc>
        <w:tc>
          <w:tcPr>
            <w:tcW w:w="1342" w:type="dxa"/>
          </w:tcPr>
          <w:p w:rsidR="00DD44FA" w:rsidRPr="00D87DB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04.10.2004</w:t>
            </w:r>
          </w:p>
        </w:tc>
        <w:tc>
          <w:tcPr>
            <w:tcW w:w="1919" w:type="dxa"/>
          </w:tcPr>
          <w:p w:rsidR="00DD44FA" w:rsidRPr="00D87DBE" w:rsidRDefault="00DD44FA" w:rsidP="00920A51">
            <w:pPr>
              <w:jc w:val="center"/>
              <w:rPr>
                <w:i/>
                <w:iCs/>
                <w:sz w:val="24"/>
                <w:szCs w:val="24"/>
                <w:highlight w:val="red"/>
              </w:rPr>
            </w:pPr>
            <w:r w:rsidRPr="005B1CE6">
              <w:t>№42307810972070002954</w:t>
            </w:r>
          </w:p>
        </w:tc>
        <w:tc>
          <w:tcPr>
            <w:tcW w:w="1559" w:type="dxa"/>
          </w:tcPr>
          <w:p w:rsidR="00DD44FA" w:rsidRPr="00D87DB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32,02</w:t>
            </w:r>
          </w:p>
        </w:tc>
      </w:tr>
      <w:tr w:rsidR="00DD44FA" w:rsidRPr="00D87DBE">
        <w:trPr>
          <w:trHeight w:val="660"/>
        </w:trPr>
        <w:tc>
          <w:tcPr>
            <w:tcW w:w="595" w:type="dxa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DD44FA" w:rsidRPr="00D87DBE" w:rsidRDefault="00DD44FA" w:rsidP="00920A51">
            <w:pPr>
              <w:jc w:val="center"/>
              <w:rPr>
                <w:i/>
                <w:iCs/>
                <w:sz w:val="24"/>
                <w:szCs w:val="24"/>
                <w:highlight w:val="red"/>
              </w:rPr>
            </w:pPr>
            <w:r w:rsidRPr="005B1CE6">
              <w:t>ВСП № 8597/0534 Челябинское отделение № 8597 ОАО «Сбербанк России»</w:t>
            </w:r>
            <w:r>
              <w:t xml:space="preserve">  с.Уйское ул.Космонавтов 15</w:t>
            </w:r>
          </w:p>
        </w:tc>
        <w:tc>
          <w:tcPr>
            <w:tcW w:w="1635" w:type="dxa"/>
          </w:tcPr>
          <w:p w:rsidR="00DD44FA" w:rsidRPr="00D87DB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t>текущий,</w:t>
            </w:r>
            <w:r w:rsidRPr="005B1CE6">
              <w:t>рубль</w:t>
            </w:r>
            <w:r w:rsidRPr="00D87DBE">
              <w:rPr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342" w:type="dxa"/>
          </w:tcPr>
          <w:p w:rsidR="00DD44FA" w:rsidRPr="00D87DB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06.06.2012</w:t>
            </w:r>
          </w:p>
        </w:tc>
        <w:tc>
          <w:tcPr>
            <w:tcW w:w="1919" w:type="dxa"/>
          </w:tcPr>
          <w:p w:rsidR="00DD44FA" w:rsidRPr="00D87DBE" w:rsidRDefault="00DD44FA" w:rsidP="00920A51">
            <w:pPr>
              <w:jc w:val="center"/>
              <w:rPr>
                <w:i/>
                <w:iCs/>
                <w:sz w:val="24"/>
                <w:szCs w:val="24"/>
                <w:highlight w:val="red"/>
              </w:rPr>
            </w:pPr>
            <w:r w:rsidRPr="005B1CE6">
              <w:t>№ 42307810472092705742</w:t>
            </w:r>
          </w:p>
        </w:tc>
        <w:tc>
          <w:tcPr>
            <w:tcW w:w="1559" w:type="dxa"/>
          </w:tcPr>
          <w:p w:rsidR="00DD44FA" w:rsidRPr="00D87DB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540,74</w:t>
            </w:r>
          </w:p>
        </w:tc>
      </w:tr>
      <w:tr w:rsidR="00DD44FA" w:rsidRPr="00D87DBE">
        <w:trPr>
          <w:trHeight w:val="660"/>
        </w:trPr>
        <w:tc>
          <w:tcPr>
            <w:tcW w:w="595" w:type="dxa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DD44FA" w:rsidRDefault="00DD44FA" w:rsidP="00920A51">
            <w:pPr>
              <w:jc w:val="center"/>
            </w:pPr>
            <w:r w:rsidRPr="005B1CE6">
              <w:t>ВСП № 8597/0534 Челябинское отделение № 8597 ОАО «Сбербанк России»</w:t>
            </w:r>
          </w:p>
          <w:p w:rsidR="00DD44FA" w:rsidRPr="005258AD" w:rsidRDefault="00DD44FA" w:rsidP="00920A51">
            <w:pPr>
              <w:jc w:val="center"/>
              <w:rPr>
                <w:i/>
                <w:iCs/>
                <w:sz w:val="24"/>
                <w:szCs w:val="24"/>
                <w:highlight w:val="yellow"/>
              </w:rPr>
            </w:pPr>
            <w:r>
              <w:t>с.Уйское ул.Космонавтов 15</w:t>
            </w:r>
          </w:p>
        </w:tc>
        <w:tc>
          <w:tcPr>
            <w:tcW w:w="1635" w:type="dxa"/>
          </w:tcPr>
          <w:p w:rsidR="00DD44FA" w:rsidRPr="002402CE" w:rsidRDefault="00DD44FA" w:rsidP="00920A51">
            <w:pPr>
              <w:jc w:val="center"/>
              <w:rPr>
                <w:i/>
                <w:iCs/>
                <w:sz w:val="24"/>
                <w:szCs w:val="24"/>
                <w:highlight w:val="yellow"/>
              </w:rPr>
            </w:pPr>
            <w:r>
              <w:t xml:space="preserve">текущий </w:t>
            </w:r>
            <w:r w:rsidRPr="005B1CE6">
              <w:t>,</w:t>
            </w:r>
            <w:r>
              <w:t>рубль</w:t>
            </w:r>
          </w:p>
        </w:tc>
        <w:tc>
          <w:tcPr>
            <w:tcW w:w="1342" w:type="dxa"/>
          </w:tcPr>
          <w:p w:rsidR="00DD44FA" w:rsidRPr="005258AD" w:rsidRDefault="00DD44FA" w:rsidP="00920A51">
            <w:pPr>
              <w:jc w:val="center"/>
              <w:rPr>
                <w:i/>
                <w:iCs/>
                <w:sz w:val="24"/>
                <w:szCs w:val="24"/>
                <w:highlight w:val="yellow"/>
              </w:rPr>
            </w:pPr>
            <w:r>
              <w:rPr>
                <w:i/>
                <w:iCs/>
                <w:sz w:val="24"/>
                <w:szCs w:val="24"/>
                <w:highlight w:val="yellow"/>
              </w:rPr>
              <w:t>28.01.2008</w:t>
            </w:r>
          </w:p>
        </w:tc>
        <w:tc>
          <w:tcPr>
            <w:tcW w:w="1919" w:type="dxa"/>
          </w:tcPr>
          <w:p w:rsidR="00DD44FA" w:rsidRPr="005258AD" w:rsidRDefault="00DD44FA" w:rsidP="00920A51">
            <w:pPr>
              <w:jc w:val="center"/>
              <w:rPr>
                <w:i/>
                <w:iCs/>
                <w:sz w:val="24"/>
                <w:szCs w:val="24"/>
                <w:highlight w:val="yellow"/>
              </w:rPr>
            </w:pPr>
            <w:r w:rsidRPr="005B1CE6">
              <w:t>№4081780872092703496</w:t>
            </w:r>
          </w:p>
        </w:tc>
        <w:tc>
          <w:tcPr>
            <w:tcW w:w="1559" w:type="dxa"/>
          </w:tcPr>
          <w:p w:rsidR="00DD44FA" w:rsidRPr="005258AD" w:rsidRDefault="00DD44FA" w:rsidP="00920A51">
            <w:pPr>
              <w:jc w:val="center"/>
              <w:rPr>
                <w:i/>
                <w:iCs/>
                <w:sz w:val="24"/>
                <w:szCs w:val="24"/>
                <w:highlight w:val="yellow"/>
              </w:rPr>
            </w:pPr>
            <w:r>
              <w:rPr>
                <w:i/>
                <w:iCs/>
                <w:sz w:val="24"/>
                <w:szCs w:val="24"/>
                <w:highlight w:val="yellow"/>
              </w:rPr>
              <w:t>42273,13</w:t>
            </w:r>
          </w:p>
        </w:tc>
      </w:tr>
      <w:tr w:rsidR="00DD44FA" w:rsidRPr="00D87DBE">
        <w:trPr>
          <w:trHeight w:val="660"/>
        </w:trPr>
        <w:tc>
          <w:tcPr>
            <w:tcW w:w="595" w:type="dxa"/>
          </w:tcPr>
          <w:p w:rsidR="00DD44FA" w:rsidRDefault="00DD44FA" w:rsidP="00920A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DD44FA" w:rsidRPr="002402C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 w:rsidRPr="005B1CE6">
              <w:t>ВСП № 8597/0534 Челябинское отделение № 8597 ОАО «Сбербанк России»</w:t>
            </w:r>
            <w:r>
              <w:t xml:space="preserve"> с.Уйское ул.Космонавтов 15</w:t>
            </w:r>
          </w:p>
        </w:tc>
        <w:tc>
          <w:tcPr>
            <w:tcW w:w="1635" w:type="dxa"/>
          </w:tcPr>
          <w:p w:rsidR="00DD44FA" w:rsidRPr="002402C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t xml:space="preserve">текущий, </w:t>
            </w:r>
            <w:r w:rsidRPr="005B1CE6">
              <w:t>рубль</w:t>
            </w:r>
          </w:p>
        </w:tc>
        <w:tc>
          <w:tcPr>
            <w:tcW w:w="1342" w:type="dxa"/>
          </w:tcPr>
          <w:p w:rsidR="00DD44FA" w:rsidRPr="002402C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06.06.2014</w:t>
            </w:r>
          </w:p>
        </w:tc>
        <w:tc>
          <w:tcPr>
            <w:tcW w:w="1919" w:type="dxa"/>
          </w:tcPr>
          <w:p w:rsidR="00DD44FA" w:rsidRPr="002402C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 w:rsidRPr="005B1CE6">
              <w:t>№42304810372092700824</w:t>
            </w:r>
          </w:p>
        </w:tc>
        <w:tc>
          <w:tcPr>
            <w:tcW w:w="1559" w:type="dxa"/>
          </w:tcPr>
          <w:p w:rsidR="00DD44FA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1080,38</w:t>
            </w:r>
          </w:p>
        </w:tc>
      </w:tr>
      <w:tr w:rsidR="00DD44FA" w:rsidRPr="00D87DBE">
        <w:trPr>
          <w:trHeight w:val="660"/>
        </w:trPr>
        <w:tc>
          <w:tcPr>
            <w:tcW w:w="595" w:type="dxa"/>
          </w:tcPr>
          <w:p w:rsidR="00DD44FA" w:rsidRDefault="00DD44FA" w:rsidP="00920A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DD44FA" w:rsidRDefault="00DD44FA" w:rsidP="00920A51">
            <w:pPr>
              <w:jc w:val="center"/>
            </w:pPr>
            <w:r w:rsidRPr="005B1CE6">
              <w:t>ВСП № 8597/0534 Челябинское отделение № 8597 ОАО «Сбербанк России»</w:t>
            </w:r>
          </w:p>
          <w:p w:rsidR="00DD44FA" w:rsidRPr="005B1CE6" w:rsidRDefault="00DD44FA" w:rsidP="00920A51">
            <w:pPr>
              <w:jc w:val="center"/>
            </w:pPr>
            <w:r>
              <w:t>с.Уйское ул.Космонавтов 15</w:t>
            </w:r>
          </w:p>
        </w:tc>
        <w:tc>
          <w:tcPr>
            <w:tcW w:w="1635" w:type="dxa"/>
          </w:tcPr>
          <w:p w:rsidR="00DD44FA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 w:rsidRPr="005B1CE6">
              <w:t xml:space="preserve"> </w:t>
            </w:r>
            <w:r>
              <w:t>с</w:t>
            </w:r>
            <w:r w:rsidRPr="005B1CE6">
              <w:t>оциальная</w:t>
            </w:r>
            <w:r>
              <w:t>,</w:t>
            </w:r>
            <w:r w:rsidRPr="005B1CE6">
              <w:t xml:space="preserve"> рубль</w:t>
            </w:r>
          </w:p>
        </w:tc>
        <w:tc>
          <w:tcPr>
            <w:tcW w:w="1342" w:type="dxa"/>
          </w:tcPr>
          <w:p w:rsidR="00DD44FA" w:rsidRPr="002402C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16.08.2006</w:t>
            </w:r>
          </w:p>
        </w:tc>
        <w:tc>
          <w:tcPr>
            <w:tcW w:w="1919" w:type="dxa"/>
          </w:tcPr>
          <w:p w:rsidR="00DD44FA" w:rsidRPr="005B1CE6" w:rsidRDefault="00DD44FA" w:rsidP="00920A51">
            <w:pPr>
              <w:jc w:val="center"/>
            </w:pPr>
            <w:r w:rsidRPr="005B1CE6">
              <w:t>№40817810972092700632</w:t>
            </w:r>
          </w:p>
        </w:tc>
        <w:tc>
          <w:tcPr>
            <w:tcW w:w="1559" w:type="dxa"/>
          </w:tcPr>
          <w:p w:rsidR="00DD44FA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307,72</w:t>
            </w:r>
          </w:p>
        </w:tc>
      </w:tr>
      <w:tr w:rsidR="00DD44FA" w:rsidRPr="00D87DBE">
        <w:trPr>
          <w:trHeight w:val="660"/>
        </w:trPr>
        <w:tc>
          <w:tcPr>
            <w:tcW w:w="595" w:type="dxa"/>
          </w:tcPr>
          <w:p w:rsidR="00DD44FA" w:rsidRDefault="00DD44FA" w:rsidP="00920A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2977" w:type="dxa"/>
          </w:tcPr>
          <w:p w:rsidR="00DD44FA" w:rsidRDefault="00DD44FA" w:rsidP="00920A51">
            <w:pPr>
              <w:jc w:val="center"/>
            </w:pPr>
            <w:r w:rsidRPr="005B1CE6">
              <w:t>ВСП № 8597/0534 Челябинское отделение № 8597 ОАО «Сбербанк России»</w:t>
            </w:r>
          </w:p>
          <w:p w:rsidR="00DD44FA" w:rsidRPr="005B1CE6" w:rsidRDefault="00DD44FA" w:rsidP="00920A51">
            <w:pPr>
              <w:jc w:val="center"/>
            </w:pPr>
            <w:r>
              <w:t>с.Уйское ул.Космонавтов 15</w:t>
            </w:r>
          </w:p>
        </w:tc>
        <w:tc>
          <w:tcPr>
            <w:tcW w:w="1635" w:type="dxa"/>
          </w:tcPr>
          <w:p w:rsidR="00DD44FA" w:rsidRPr="005B1CE6" w:rsidRDefault="00DD44FA" w:rsidP="00640548">
            <w:r>
              <w:t xml:space="preserve"> текущий,</w:t>
            </w:r>
            <w:r w:rsidRPr="005B1CE6">
              <w:t xml:space="preserve"> рубль</w:t>
            </w:r>
          </w:p>
        </w:tc>
        <w:tc>
          <w:tcPr>
            <w:tcW w:w="1342" w:type="dxa"/>
          </w:tcPr>
          <w:p w:rsidR="00DD44FA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18.11.2013</w:t>
            </w:r>
          </w:p>
        </w:tc>
        <w:tc>
          <w:tcPr>
            <w:tcW w:w="1919" w:type="dxa"/>
          </w:tcPr>
          <w:p w:rsidR="00DD44FA" w:rsidRPr="005B1CE6" w:rsidRDefault="00DD44FA" w:rsidP="00920A51">
            <w:pPr>
              <w:jc w:val="center"/>
            </w:pPr>
            <w:r>
              <w:t>№4203810772000049314</w:t>
            </w:r>
          </w:p>
        </w:tc>
        <w:tc>
          <w:tcPr>
            <w:tcW w:w="1559" w:type="dxa"/>
          </w:tcPr>
          <w:p w:rsidR="00DD44FA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1003,74</w:t>
            </w:r>
          </w:p>
        </w:tc>
      </w:tr>
      <w:tr w:rsidR="00DD44FA" w:rsidRPr="00D87DBE">
        <w:trPr>
          <w:trHeight w:val="660"/>
        </w:trPr>
        <w:tc>
          <w:tcPr>
            <w:tcW w:w="595" w:type="dxa"/>
          </w:tcPr>
          <w:p w:rsidR="00DD44FA" w:rsidRDefault="00DD44FA" w:rsidP="00920A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2977" w:type="dxa"/>
          </w:tcPr>
          <w:p w:rsidR="00DD44FA" w:rsidRDefault="00DD44FA" w:rsidP="00920A51">
            <w:pPr>
              <w:jc w:val="center"/>
            </w:pPr>
            <w:r w:rsidRPr="005B1CE6">
              <w:t>ВСП № 8597/0534 Челябинское отделение № 8597 ОАО «Сбербанк России»</w:t>
            </w:r>
          </w:p>
          <w:p w:rsidR="00DD44FA" w:rsidRPr="005B1CE6" w:rsidRDefault="00DD44FA" w:rsidP="00920A51">
            <w:pPr>
              <w:jc w:val="center"/>
            </w:pPr>
            <w:r>
              <w:t>с.Уйское ул.Космонавтов 15</w:t>
            </w:r>
          </w:p>
        </w:tc>
        <w:tc>
          <w:tcPr>
            <w:tcW w:w="1635" w:type="dxa"/>
          </w:tcPr>
          <w:p w:rsidR="00DD44FA" w:rsidRPr="005B1CE6" w:rsidRDefault="00DD44FA" w:rsidP="00920A51">
            <w:pPr>
              <w:jc w:val="center"/>
            </w:pPr>
            <w:r>
              <w:t xml:space="preserve">текущий, </w:t>
            </w:r>
            <w:r w:rsidRPr="005B1CE6">
              <w:t>рубль</w:t>
            </w:r>
          </w:p>
        </w:tc>
        <w:tc>
          <w:tcPr>
            <w:tcW w:w="1342" w:type="dxa"/>
          </w:tcPr>
          <w:p w:rsidR="00DD44FA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18.11.2013</w:t>
            </w:r>
          </w:p>
        </w:tc>
        <w:tc>
          <w:tcPr>
            <w:tcW w:w="1919" w:type="dxa"/>
          </w:tcPr>
          <w:p w:rsidR="00DD44FA" w:rsidRDefault="00DD44FA" w:rsidP="00920A51">
            <w:pPr>
              <w:jc w:val="center"/>
            </w:pPr>
            <w:r>
              <w:t>№42307810072000120793</w:t>
            </w:r>
          </w:p>
        </w:tc>
        <w:tc>
          <w:tcPr>
            <w:tcW w:w="1559" w:type="dxa"/>
          </w:tcPr>
          <w:p w:rsidR="00DD44FA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16,41</w:t>
            </w:r>
          </w:p>
        </w:tc>
      </w:tr>
    </w:tbl>
    <w:p w:rsidR="00DD44FA" w:rsidRPr="00D87DBE" w:rsidRDefault="00DD44FA" w:rsidP="005F64F3">
      <w:pPr>
        <w:spacing w:before="120"/>
        <w:rPr>
          <w:sz w:val="24"/>
          <w:szCs w:val="24"/>
        </w:rPr>
      </w:pPr>
      <w:r w:rsidRPr="00D87DBE">
        <w:rPr>
          <w:sz w:val="24"/>
          <w:szCs w:val="24"/>
        </w:rPr>
        <w:t>_________________</w:t>
      </w:r>
    </w:p>
    <w:p w:rsidR="00DD44FA" w:rsidRPr="00D87DBE" w:rsidRDefault="00DD44FA" w:rsidP="005F64F3">
      <w:pPr>
        <w:ind w:firstLine="567"/>
        <w:jc w:val="both"/>
      </w:pPr>
      <w:r w:rsidRPr="00D87DBE">
        <w:rPr>
          <w:vertAlign w:val="superscript"/>
        </w:rPr>
        <w:t>1</w:t>
      </w:r>
      <w:r w:rsidRPr="00D87DBE">
        <w:t> Указываются вид счета (депозитный, текущий, расчетный, ссудный и другие) и валюта счета.</w:t>
      </w:r>
    </w:p>
    <w:p w:rsidR="00DD44FA" w:rsidRPr="00D87DBE" w:rsidRDefault="00DD44FA" w:rsidP="005F64F3">
      <w:pPr>
        <w:ind w:firstLine="567"/>
        <w:jc w:val="both"/>
      </w:pPr>
      <w:r w:rsidRPr="00D87DBE">
        <w:rPr>
          <w:vertAlign w:val="superscript"/>
        </w:rPr>
        <w:t>2</w:t>
      </w:r>
      <w:r w:rsidRPr="00D87DBE">
        <w:t> 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DD44FA" w:rsidRDefault="00DD44FA" w:rsidP="005F64F3">
      <w:pPr>
        <w:rPr>
          <w:sz w:val="24"/>
          <w:szCs w:val="24"/>
        </w:rPr>
      </w:pPr>
    </w:p>
    <w:p w:rsidR="00DD44FA" w:rsidRPr="00D87DBE" w:rsidRDefault="00DD44FA" w:rsidP="005F64F3">
      <w:pPr>
        <w:pageBreakBefore/>
        <w:ind w:firstLine="567"/>
        <w:rPr>
          <w:b/>
          <w:bCs/>
          <w:sz w:val="24"/>
          <w:szCs w:val="24"/>
        </w:rPr>
      </w:pPr>
      <w:r w:rsidRPr="00D87DBE">
        <w:rPr>
          <w:b/>
          <w:bCs/>
          <w:sz w:val="24"/>
          <w:szCs w:val="24"/>
        </w:rPr>
        <w:t>Раздел 4. Сведения о ценных бумагах</w:t>
      </w:r>
    </w:p>
    <w:p w:rsidR="00DD44FA" w:rsidRPr="00D87DBE" w:rsidRDefault="00DD44FA" w:rsidP="005F64F3">
      <w:pPr>
        <w:spacing w:after="360"/>
        <w:ind w:firstLine="567"/>
        <w:rPr>
          <w:b/>
          <w:bCs/>
          <w:sz w:val="24"/>
          <w:szCs w:val="24"/>
        </w:rPr>
      </w:pPr>
      <w:r w:rsidRPr="00D87DBE">
        <w:rPr>
          <w:b/>
          <w:bCs/>
          <w:sz w:val="24"/>
          <w:szCs w:val="24"/>
        </w:rPr>
        <w:t>4.1. Акции и иное участие в коммерческих организациях</w:t>
      </w:r>
    </w:p>
    <w:tbl>
      <w:tblPr>
        <w:tblW w:w="9809" w:type="dxa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54"/>
        <w:gridCol w:w="2835"/>
        <w:gridCol w:w="2126"/>
        <w:gridCol w:w="1134"/>
        <w:gridCol w:w="1417"/>
        <w:gridCol w:w="1843"/>
      </w:tblGrid>
      <w:tr w:rsidR="00DD44FA" w:rsidRPr="00D87DBE">
        <w:tc>
          <w:tcPr>
            <w:tcW w:w="454" w:type="dxa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№</w:t>
            </w:r>
            <w:r w:rsidRPr="00D87DBE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835" w:type="dxa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 xml:space="preserve">Наименование и организационно-правовая форма организации </w:t>
            </w:r>
            <w:r w:rsidRPr="00D87DBE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126" w:type="dxa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Место нахождения организации (адрес)</w:t>
            </w:r>
          </w:p>
        </w:tc>
        <w:tc>
          <w:tcPr>
            <w:tcW w:w="1134" w:type="dxa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 xml:space="preserve">Уставный капитал </w:t>
            </w:r>
            <w:r w:rsidRPr="00D87DBE">
              <w:rPr>
                <w:sz w:val="24"/>
                <w:szCs w:val="24"/>
                <w:vertAlign w:val="superscript"/>
              </w:rPr>
              <w:t>2</w:t>
            </w:r>
            <w:r w:rsidRPr="00D87DBE">
              <w:rPr>
                <w:sz w:val="24"/>
                <w:szCs w:val="24"/>
              </w:rPr>
              <w:br/>
              <w:t>(руб.)</w:t>
            </w:r>
          </w:p>
        </w:tc>
        <w:tc>
          <w:tcPr>
            <w:tcW w:w="1417" w:type="dxa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 xml:space="preserve">Доля участия </w:t>
            </w:r>
            <w:r w:rsidRPr="00D87DBE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 xml:space="preserve">Основание участия </w:t>
            </w:r>
            <w:r w:rsidRPr="00D87DBE">
              <w:rPr>
                <w:sz w:val="24"/>
                <w:szCs w:val="24"/>
                <w:vertAlign w:val="superscript"/>
              </w:rPr>
              <w:t>4</w:t>
            </w:r>
          </w:p>
        </w:tc>
      </w:tr>
      <w:tr w:rsidR="00DD44FA" w:rsidRPr="00D87DBE">
        <w:tc>
          <w:tcPr>
            <w:tcW w:w="454" w:type="dxa"/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6</w:t>
            </w:r>
          </w:p>
        </w:tc>
      </w:tr>
      <w:tr w:rsidR="00DD44FA" w:rsidRPr="00D87DBE">
        <w:trPr>
          <w:trHeight w:val="660"/>
        </w:trPr>
        <w:tc>
          <w:tcPr>
            <w:tcW w:w="454" w:type="dxa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DD44FA" w:rsidRPr="00D87DBE" w:rsidRDefault="00DD44FA" w:rsidP="00920A51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нет</w:t>
            </w:r>
          </w:p>
        </w:tc>
        <w:tc>
          <w:tcPr>
            <w:tcW w:w="2126" w:type="dxa"/>
          </w:tcPr>
          <w:p w:rsidR="00DD44FA" w:rsidRPr="00D87DB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</w:tcPr>
          <w:p w:rsidR="00DD44FA" w:rsidRPr="00D87DB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417" w:type="dxa"/>
          </w:tcPr>
          <w:p w:rsidR="00DD44FA" w:rsidRPr="00D87DB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DD44FA" w:rsidRPr="00D87DB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</w:tbl>
    <w:p w:rsidR="00DD44FA" w:rsidRPr="00D87DBE" w:rsidRDefault="00DD44FA" w:rsidP="005F64F3">
      <w:pPr>
        <w:spacing w:before="120"/>
        <w:rPr>
          <w:sz w:val="24"/>
          <w:szCs w:val="24"/>
        </w:rPr>
      </w:pPr>
      <w:r w:rsidRPr="00D87DBE">
        <w:rPr>
          <w:sz w:val="24"/>
          <w:szCs w:val="24"/>
        </w:rPr>
        <w:t>_________________</w:t>
      </w:r>
    </w:p>
    <w:p w:rsidR="00DD44FA" w:rsidRPr="00D87DBE" w:rsidRDefault="00DD44FA" w:rsidP="005F64F3">
      <w:pPr>
        <w:ind w:firstLine="567"/>
        <w:jc w:val="both"/>
      </w:pPr>
      <w:r w:rsidRPr="00D87DBE">
        <w:rPr>
          <w:vertAlign w:val="superscript"/>
        </w:rPr>
        <w:t>1</w:t>
      </w:r>
      <w:r w:rsidRPr="00D87DBE">
        <w:t> 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 и другие).</w:t>
      </w:r>
    </w:p>
    <w:p w:rsidR="00DD44FA" w:rsidRPr="00D87DBE" w:rsidRDefault="00DD44FA" w:rsidP="005F64F3">
      <w:pPr>
        <w:ind w:firstLine="567"/>
        <w:jc w:val="both"/>
      </w:pPr>
      <w:r w:rsidRPr="00D87DBE">
        <w:rPr>
          <w:vertAlign w:val="superscript"/>
        </w:rPr>
        <w:t>2</w:t>
      </w:r>
      <w:r w:rsidRPr="00D87DBE">
        <w:t> 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DD44FA" w:rsidRPr="00D87DBE" w:rsidRDefault="00DD44FA" w:rsidP="005F64F3">
      <w:pPr>
        <w:ind w:firstLine="567"/>
        <w:jc w:val="both"/>
      </w:pPr>
      <w:r w:rsidRPr="00D87DBE">
        <w:rPr>
          <w:vertAlign w:val="superscript"/>
        </w:rPr>
        <w:t>3</w:t>
      </w:r>
      <w:r w:rsidRPr="00D87DBE">
        <w:t> 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DD44FA" w:rsidRPr="00D87DBE" w:rsidRDefault="00DD44FA" w:rsidP="005F64F3">
      <w:pPr>
        <w:ind w:firstLine="567"/>
        <w:jc w:val="both"/>
      </w:pPr>
      <w:r w:rsidRPr="00D87DBE">
        <w:rPr>
          <w:vertAlign w:val="superscript"/>
        </w:rPr>
        <w:t>4</w:t>
      </w:r>
      <w:r w:rsidRPr="00D87DBE">
        <w:t> 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DD44FA" w:rsidRPr="00D87DBE" w:rsidRDefault="00DD44FA" w:rsidP="005F64F3">
      <w:pPr>
        <w:rPr>
          <w:sz w:val="24"/>
          <w:szCs w:val="24"/>
        </w:rPr>
      </w:pPr>
    </w:p>
    <w:p w:rsidR="00DD44FA" w:rsidRPr="00D87DBE" w:rsidRDefault="00DD44FA" w:rsidP="005F64F3">
      <w:pPr>
        <w:pageBreakBefore/>
        <w:spacing w:after="360"/>
        <w:ind w:firstLine="567"/>
        <w:jc w:val="both"/>
        <w:rPr>
          <w:b/>
          <w:bCs/>
          <w:sz w:val="24"/>
          <w:szCs w:val="24"/>
        </w:rPr>
      </w:pPr>
      <w:r w:rsidRPr="00D87DBE">
        <w:rPr>
          <w:b/>
          <w:bCs/>
          <w:sz w:val="24"/>
          <w:szCs w:val="24"/>
        </w:rPr>
        <w:t>4.2. Иные ценные бумаги</w:t>
      </w:r>
    </w:p>
    <w:tbl>
      <w:tblPr>
        <w:tblW w:w="0" w:type="auto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127"/>
        <w:gridCol w:w="2280"/>
        <w:gridCol w:w="1830"/>
        <w:gridCol w:w="1454"/>
        <w:gridCol w:w="1665"/>
      </w:tblGrid>
      <w:tr w:rsidR="00DD44FA" w:rsidRPr="00D87DBE">
        <w:tc>
          <w:tcPr>
            <w:tcW w:w="595" w:type="dxa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№</w:t>
            </w:r>
            <w:r w:rsidRPr="00D87DBE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127" w:type="dxa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Вид ценной бумаги </w:t>
            </w:r>
            <w:r w:rsidRPr="00D87DBE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280" w:type="dxa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Лицо, выпустившее ценную бумагу</w:t>
            </w:r>
          </w:p>
        </w:tc>
        <w:tc>
          <w:tcPr>
            <w:tcW w:w="1830" w:type="dxa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Номинальная величина обязательства</w:t>
            </w:r>
            <w:r w:rsidRPr="00D87DBE">
              <w:rPr>
                <w:sz w:val="24"/>
                <w:szCs w:val="24"/>
              </w:rPr>
              <w:br/>
              <w:t>(руб.)</w:t>
            </w:r>
          </w:p>
        </w:tc>
        <w:tc>
          <w:tcPr>
            <w:tcW w:w="1454" w:type="dxa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Общее количество</w:t>
            </w:r>
          </w:p>
        </w:tc>
        <w:tc>
          <w:tcPr>
            <w:tcW w:w="1665" w:type="dxa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 xml:space="preserve">Общая стоимость </w:t>
            </w:r>
            <w:r w:rsidRPr="00D87DBE">
              <w:rPr>
                <w:sz w:val="24"/>
                <w:szCs w:val="24"/>
                <w:vertAlign w:val="superscript"/>
              </w:rPr>
              <w:t>2</w:t>
            </w:r>
            <w:r w:rsidRPr="00D87DBE">
              <w:rPr>
                <w:sz w:val="24"/>
                <w:szCs w:val="24"/>
              </w:rPr>
              <w:br/>
              <w:t>(руб.)</w:t>
            </w:r>
          </w:p>
        </w:tc>
      </w:tr>
      <w:tr w:rsidR="00DD44FA" w:rsidRPr="00D87DBE">
        <w:tc>
          <w:tcPr>
            <w:tcW w:w="595" w:type="dxa"/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2</w:t>
            </w:r>
          </w:p>
        </w:tc>
        <w:tc>
          <w:tcPr>
            <w:tcW w:w="2280" w:type="dxa"/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3</w:t>
            </w:r>
          </w:p>
        </w:tc>
        <w:tc>
          <w:tcPr>
            <w:tcW w:w="1830" w:type="dxa"/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4</w:t>
            </w:r>
          </w:p>
        </w:tc>
        <w:tc>
          <w:tcPr>
            <w:tcW w:w="1454" w:type="dxa"/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5</w:t>
            </w:r>
          </w:p>
        </w:tc>
        <w:tc>
          <w:tcPr>
            <w:tcW w:w="1665" w:type="dxa"/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6</w:t>
            </w:r>
          </w:p>
        </w:tc>
      </w:tr>
      <w:tr w:rsidR="00DD44FA" w:rsidRPr="00D87DBE">
        <w:trPr>
          <w:trHeight w:val="660"/>
        </w:trPr>
        <w:tc>
          <w:tcPr>
            <w:tcW w:w="595" w:type="dxa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DD44FA" w:rsidRPr="00D87DB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нет</w:t>
            </w:r>
          </w:p>
        </w:tc>
        <w:tc>
          <w:tcPr>
            <w:tcW w:w="2280" w:type="dxa"/>
          </w:tcPr>
          <w:p w:rsidR="00DD44FA" w:rsidRPr="00D87DB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830" w:type="dxa"/>
          </w:tcPr>
          <w:p w:rsidR="00DD44FA" w:rsidRPr="00D87DB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454" w:type="dxa"/>
          </w:tcPr>
          <w:p w:rsidR="00DD44FA" w:rsidRPr="00D87DB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665" w:type="dxa"/>
          </w:tcPr>
          <w:p w:rsidR="00DD44FA" w:rsidRPr="00D87DB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</w:tbl>
    <w:p w:rsidR="00DD44FA" w:rsidRPr="00B42637" w:rsidRDefault="00DD44FA" w:rsidP="00B42637">
      <w:pPr>
        <w:spacing w:before="240"/>
        <w:ind w:firstLine="567"/>
        <w:jc w:val="both"/>
        <w:rPr>
          <w:i/>
          <w:iCs/>
          <w:sz w:val="24"/>
          <w:szCs w:val="24"/>
        </w:rPr>
      </w:pPr>
      <w:r w:rsidRPr="00D87DBE">
        <w:rPr>
          <w:sz w:val="24"/>
          <w:szCs w:val="24"/>
        </w:rPr>
        <w:t>Итого по разделу 4 “Сведения о ценных бумагах” суммарная декларированная стоимость ценных бумаг, включая доли участия в коммерческих организациях (руб.)</w:t>
      </w:r>
    </w:p>
    <w:p w:rsidR="00DD44FA" w:rsidRPr="00D87DBE" w:rsidRDefault="00DD44FA" w:rsidP="005F64F3">
      <w:pPr>
        <w:pBdr>
          <w:top w:val="single" w:sz="4" w:space="1" w:color="auto"/>
        </w:pBdr>
        <w:ind w:right="3175"/>
        <w:rPr>
          <w:sz w:val="2"/>
          <w:szCs w:val="2"/>
        </w:rPr>
      </w:pPr>
    </w:p>
    <w:p w:rsidR="00DD44FA" w:rsidRPr="00D87DBE" w:rsidRDefault="00DD44FA" w:rsidP="005F64F3">
      <w:pPr>
        <w:spacing w:before="600"/>
        <w:rPr>
          <w:sz w:val="24"/>
          <w:szCs w:val="24"/>
        </w:rPr>
      </w:pPr>
      <w:r w:rsidRPr="00D87DBE">
        <w:rPr>
          <w:sz w:val="24"/>
          <w:szCs w:val="24"/>
        </w:rPr>
        <w:t>_________________</w:t>
      </w:r>
    </w:p>
    <w:p w:rsidR="00DD44FA" w:rsidRPr="00D87DBE" w:rsidRDefault="00DD44FA" w:rsidP="005F64F3">
      <w:pPr>
        <w:ind w:firstLine="567"/>
        <w:jc w:val="both"/>
      </w:pPr>
      <w:r w:rsidRPr="00D87DBE">
        <w:rPr>
          <w:vertAlign w:val="superscript"/>
        </w:rPr>
        <w:t>1</w:t>
      </w:r>
      <w:r w:rsidRPr="00D87DBE">
        <w:t> Указываются все ценные бумаги по видам (облигации, векселя и другие), за исключением акций, указанных в подразделе “Акции и иное участие в коммерческих организациях”.</w:t>
      </w:r>
    </w:p>
    <w:p w:rsidR="00DD44FA" w:rsidRPr="00D87DBE" w:rsidRDefault="00DD44FA" w:rsidP="005F64F3">
      <w:pPr>
        <w:ind w:firstLine="567"/>
        <w:jc w:val="both"/>
      </w:pPr>
      <w:r w:rsidRPr="00D87DBE">
        <w:rPr>
          <w:vertAlign w:val="superscript"/>
        </w:rPr>
        <w:t>2</w:t>
      </w:r>
      <w:r w:rsidRPr="00D87DBE">
        <w:t> Указывается общая стоимость ценных бумаг данного вида исходя из стоимости их приобретения (а если ее нельзя определить –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DD44FA" w:rsidRPr="00D87DBE" w:rsidRDefault="00DD44FA" w:rsidP="005F64F3">
      <w:pPr>
        <w:rPr>
          <w:sz w:val="24"/>
          <w:szCs w:val="24"/>
        </w:rPr>
      </w:pPr>
    </w:p>
    <w:p w:rsidR="00DD44FA" w:rsidRPr="00D87DBE" w:rsidRDefault="00DD44FA" w:rsidP="005F64F3">
      <w:pPr>
        <w:pageBreakBefore/>
        <w:ind w:firstLine="567"/>
        <w:jc w:val="both"/>
        <w:rPr>
          <w:b/>
          <w:bCs/>
          <w:sz w:val="24"/>
          <w:szCs w:val="24"/>
        </w:rPr>
      </w:pPr>
      <w:r w:rsidRPr="00D87DBE">
        <w:rPr>
          <w:b/>
          <w:bCs/>
          <w:sz w:val="24"/>
          <w:szCs w:val="24"/>
        </w:rPr>
        <w:t>Раздел 5. Сведения об обязательствах имущественного характера</w:t>
      </w:r>
    </w:p>
    <w:p w:rsidR="00DD44FA" w:rsidRPr="00D87DBE" w:rsidRDefault="00DD44FA" w:rsidP="005F64F3">
      <w:pPr>
        <w:spacing w:after="360"/>
        <w:ind w:firstLine="567"/>
        <w:rPr>
          <w:b/>
          <w:bCs/>
          <w:sz w:val="24"/>
          <w:szCs w:val="24"/>
        </w:rPr>
      </w:pPr>
      <w:r w:rsidRPr="00D87DBE">
        <w:rPr>
          <w:b/>
          <w:bCs/>
          <w:sz w:val="24"/>
          <w:szCs w:val="24"/>
        </w:rPr>
        <w:t xml:space="preserve">5.1. Объекты недвижимого имущества, находящиеся в пользовании </w:t>
      </w:r>
      <w:r w:rsidRPr="00D87DBE"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1701"/>
        <w:gridCol w:w="1985"/>
        <w:gridCol w:w="1984"/>
        <w:gridCol w:w="2552"/>
        <w:gridCol w:w="1134"/>
      </w:tblGrid>
      <w:tr w:rsidR="00DD44FA" w:rsidRPr="00D87DBE">
        <w:tc>
          <w:tcPr>
            <w:tcW w:w="595" w:type="dxa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№</w:t>
            </w:r>
            <w:r w:rsidRPr="00D87DBE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701" w:type="dxa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Вид имущества </w:t>
            </w:r>
            <w:r w:rsidRPr="00D87DBE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85" w:type="dxa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сроки пользо</w:t>
            </w:r>
            <w:r w:rsidRPr="00D87DBE">
              <w:rPr>
                <w:sz w:val="24"/>
                <w:szCs w:val="24"/>
              </w:rPr>
              <w:t xml:space="preserve">вания </w:t>
            </w:r>
            <w:r w:rsidRPr="00D87DBE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4" w:type="dxa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 xml:space="preserve">Основание пользования </w:t>
            </w:r>
            <w:r w:rsidRPr="00D87DBE"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2552" w:type="dxa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Место нахождения (адрес)</w:t>
            </w:r>
          </w:p>
        </w:tc>
        <w:tc>
          <w:tcPr>
            <w:tcW w:w="1134" w:type="dxa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Площадь</w:t>
            </w:r>
            <w:r w:rsidRPr="00D87DBE">
              <w:rPr>
                <w:sz w:val="24"/>
                <w:szCs w:val="24"/>
              </w:rPr>
              <w:br/>
              <w:t>(кв. м)</w:t>
            </w:r>
          </w:p>
        </w:tc>
      </w:tr>
      <w:tr w:rsidR="00DD44FA" w:rsidRPr="00D87DBE">
        <w:tc>
          <w:tcPr>
            <w:tcW w:w="595" w:type="dxa"/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4</w:t>
            </w:r>
          </w:p>
        </w:tc>
        <w:tc>
          <w:tcPr>
            <w:tcW w:w="2552" w:type="dxa"/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6</w:t>
            </w:r>
          </w:p>
        </w:tc>
      </w:tr>
      <w:tr w:rsidR="00DD44FA" w:rsidRPr="00D87DBE">
        <w:trPr>
          <w:trHeight w:val="660"/>
        </w:trPr>
        <w:tc>
          <w:tcPr>
            <w:tcW w:w="595" w:type="dxa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D44FA" w:rsidRPr="00D87DB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нет</w:t>
            </w:r>
          </w:p>
        </w:tc>
        <w:tc>
          <w:tcPr>
            <w:tcW w:w="1985" w:type="dxa"/>
          </w:tcPr>
          <w:p w:rsidR="00DD44FA" w:rsidRPr="00D87DB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984" w:type="dxa"/>
          </w:tcPr>
          <w:p w:rsidR="00DD44FA" w:rsidRPr="00D87DBE" w:rsidRDefault="00DD44FA" w:rsidP="00920A51">
            <w:pPr>
              <w:ind w:right="-28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2" w:type="dxa"/>
          </w:tcPr>
          <w:p w:rsidR="00DD44FA" w:rsidRPr="00D87DB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</w:tcPr>
          <w:p w:rsidR="00DD44FA" w:rsidRPr="00D87DB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D44FA" w:rsidRPr="00D87DBE">
        <w:trPr>
          <w:trHeight w:val="660"/>
        </w:trPr>
        <w:tc>
          <w:tcPr>
            <w:tcW w:w="595" w:type="dxa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D44FA" w:rsidRPr="00125E34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нет</w:t>
            </w:r>
          </w:p>
        </w:tc>
        <w:tc>
          <w:tcPr>
            <w:tcW w:w="1985" w:type="dxa"/>
          </w:tcPr>
          <w:p w:rsidR="00DD44FA" w:rsidRPr="00125E34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984" w:type="dxa"/>
          </w:tcPr>
          <w:p w:rsidR="00DD44FA" w:rsidRPr="00125E34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2" w:type="dxa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</w:tr>
    </w:tbl>
    <w:p w:rsidR="00DD44FA" w:rsidRPr="00D87DBE" w:rsidRDefault="00DD44FA" w:rsidP="005F64F3">
      <w:pPr>
        <w:spacing w:before="120"/>
        <w:rPr>
          <w:sz w:val="24"/>
          <w:szCs w:val="24"/>
        </w:rPr>
      </w:pPr>
      <w:r w:rsidRPr="00D87DBE">
        <w:rPr>
          <w:sz w:val="24"/>
          <w:szCs w:val="24"/>
        </w:rPr>
        <w:t>_________________</w:t>
      </w:r>
    </w:p>
    <w:p w:rsidR="00DD44FA" w:rsidRPr="00D87DBE" w:rsidRDefault="00DD44FA" w:rsidP="005F64F3">
      <w:pPr>
        <w:ind w:firstLine="567"/>
        <w:jc w:val="both"/>
      </w:pPr>
      <w:r w:rsidRPr="00D87DBE">
        <w:rPr>
          <w:vertAlign w:val="superscript"/>
        </w:rPr>
        <w:t>1</w:t>
      </w:r>
      <w:r w:rsidRPr="00D87DBE">
        <w:t> Указываются по состоянию на отчетную дату.</w:t>
      </w:r>
    </w:p>
    <w:p w:rsidR="00DD44FA" w:rsidRPr="00D87DBE" w:rsidRDefault="00DD44FA" w:rsidP="005F64F3">
      <w:pPr>
        <w:ind w:firstLine="567"/>
        <w:jc w:val="both"/>
      </w:pPr>
      <w:r w:rsidRPr="00D87DBE">
        <w:rPr>
          <w:vertAlign w:val="superscript"/>
        </w:rPr>
        <w:t>2</w:t>
      </w:r>
      <w:r w:rsidRPr="00D87DBE">
        <w:t> Указывается вид недвижимого имущества (земельный участок, жилой дом, дача и другие).</w:t>
      </w:r>
    </w:p>
    <w:p w:rsidR="00DD44FA" w:rsidRPr="00D87DBE" w:rsidRDefault="00DD44FA" w:rsidP="005F64F3">
      <w:pPr>
        <w:ind w:firstLine="567"/>
        <w:jc w:val="both"/>
      </w:pPr>
      <w:r w:rsidRPr="00D87DBE">
        <w:rPr>
          <w:vertAlign w:val="superscript"/>
        </w:rPr>
        <w:t>3</w:t>
      </w:r>
      <w:r w:rsidRPr="00D87DBE">
        <w:t> Указываются вид пользования (аренда, безвозмездное пользование и другие) и сроки пользования.</w:t>
      </w:r>
    </w:p>
    <w:p w:rsidR="00DD44FA" w:rsidRPr="00D87DBE" w:rsidRDefault="00DD44FA" w:rsidP="005F64F3">
      <w:pPr>
        <w:ind w:firstLine="567"/>
        <w:jc w:val="both"/>
      </w:pPr>
      <w:r w:rsidRPr="00D87DBE">
        <w:rPr>
          <w:vertAlign w:val="superscript"/>
        </w:rPr>
        <w:t>4</w:t>
      </w:r>
      <w:r w:rsidRPr="00D87DBE">
        <w:t> Указываются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DD44FA" w:rsidRPr="00D87DBE" w:rsidRDefault="00DD44FA" w:rsidP="005F64F3">
      <w:pPr>
        <w:rPr>
          <w:sz w:val="24"/>
          <w:szCs w:val="24"/>
        </w:rPr>
      </w:pPr>
    </w:p>
    <w:p w:rsidR="00DD44FA" w:rsidRPr="00D87DBE" w:rsidRDefault="00DD44FA" w:rsidP="005F64F3">
      <w:pPr>
        <w:pageBreakBefore/>
        <w:spacing w:after="360"/>
        <w:ind w:firstLine="567"/>
        <w:jc w:val="both"/>
        <w:rPr>
          <w:b/>
          <w:bCs/>
          <w:sz w:val="24"/>
          <w:szCs w:val="24"/>
        </w:rPr>
      </w:pPr>
      <w:r w:rsidRPr="00D87DBE">
        <w:rPr>
          <w:b/>
          <w:bCs/>
          <w:sz w:val="24"/>
          <w:szCs w:val="24"/>
        </w:rPr>
        <w:t xml:space="preserve">5.2. Прочие обязательства </w:t>
      </w:r>
      <w:r w:rsidRPr="00D87DBE"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127"/>
        <w:gridCol w:w="1701"/>
        <w:gridCol w:w="2126"/>
        <w:gridCol w:w="1767"/>
        <w:gridCol w:w="1635"/>
      </w:tblGrid>
      <w:tr w:rsidR="00DD44FA" w:rsidRPr="00D87DBE">
        <w:tc>
          <w:tcPr>
            <w:tcW w:w="595" w:type="dxa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№</w:t>
            </w:r>
            <w:r w:rsidRPr="00D87DBE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127" w:type="dxa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 xml:space="preserve">Содержание обязательства </w:t>
            </w:r>
            <w:r w:rsidRPr="00D87DBE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01" w:type="dxa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Кредитор (должник)</w:t>
            </w:r>
            <w:r w:rsidRPr="00D87DBE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126" w:type="dxa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 xml:space="preserve">Основание возникновения </w:t>
            </w:r>
            <w:r w:rsidRPr="00D87DBE"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767" w:type="dxa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 xml:space="preserve">Сумма обязательства </w:t>
            </w:r>
            <w:r w:rsidRPr="00D87DBE">
              <w:rPr>
                <w:sz w:val="24"/>
                <w:szCs w:val="24"/>
                <w:vertAlign w:val="superscript"/>
              </w:rPr>
              <w:t>5</w:t>
            </w:r>
            <w:r w:rsidRPr="00D87DBE">
              <w:rPr>
                <w:sz w:val="24"/>
                <w:szCs w:val="24"/>
              </w:rPr>
              <w:t xml:space="preserve"> (руб.)</w:t>
            </w:r>
          </w:p>
        </w:tc>
        <w:tc>
          <w:tcPr>
            <w:tcW w:w="1635" w:type="dxa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Условия обязатель</w:t>
            </w:r>
            <w:r w:rsidRPr="00D87DBE">
              <w:rPr>
                <w:sz w:val="24"/>
                <w:szCs w:val="24"/>
              </w:rPr>
              <w:softHyphen/>
              <w:t xml:space="preserve">ства </w:t>
            </w:r>
            <w:r w:rsidRPr="00D87DBE">
              <w:rPr>
                <w:sz w:val="24"/>
                <w:szCs w:val="24"/>
                <w:vertAlign w:val="superscript"/>
              </w:rPr>
              <w:t>6</w:t>
            </w:r>
          </w:p>
        </w:tc>
      </w:tr>
      <w:tr w:rsidR="00DD44FA" w:rsidRPr="00D87DBE">
        <w:tc>
          <w:tcPr>
            <w:tcW w:w="595" w:type="dxa"/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4</w:t>
            </w:r>
          </w:p>
        </w:tc>
        <w:tc>
          <w:tcPr>
            <w:tcW w:w="1767" w:type="dxa"/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5</w:t>
            </w:r>
          </w:p>
        </w:tc>
        <w:tc>
          <w:tcPr>
            <w:tcW w:w="1635" w:type="dxa"/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6</w:t>
            </w:r>
          </w:p>
        </w:tc>
      </w:tr>
      <w:tr w:rsidR="00DD44FA" w:rsidRPr="00D87DBE">
        <w:trPr>
          <w:trHeight w:val="660"/>
        </w:trPr>
        <w:tc>
          <w:tcPr>
            <w:tcW w:w="595" w:type="dxa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DD44FA" w:rsidRDefault="00DD44FA" w:rsidP="00390AC2">
            <w:r w:rsidRPr="005B1CE6">
              <w:t>Кр</w:t>
            </w:r>
            <w:r>
              <w:t>едит</w:t>
            </w:r>
          </w:p>
          <w:p w:rsidR="00DD44FA" w:rsidRPr="00D87DBE" w:rsidRDefault="00DD44FA" w:rsidP="00390AC2">
            <w:pPr>
              <w:rPr>
                <w:i/>
                <w:iCs/>
                <w:sz w:val="24"/>
                <w:szCs w:val="24"/>
              </w:rPr>
            </w:pPr>
            <w:r w:rsidRPr="00D87DBE">
              <w:rPr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DD44FA" w:rsidRDefault="00DD44FA" w:rsidP="000B6EBE">
            <w:r>
              <w:rPr>
                <w:i/>
                <w:iCs/>
                <w:sz w:val="24"/>
                <w:szCs w:val="24"/>
              </w:rPr>
              <w:t xml:space="preserve">Кредитор - </w:t>
            </w:r>
            <w:r w:rsidRPr="005B1CE6">
              <w:t xml:space="preserve">Доп.офис №4910/064 Миасского ОСБ №4910 ОАО Сбербанк России </w:t>
            </w:r>
          </w:p>
          <w:p w:rsidR="00DD44FA" w:rsidRPr="00BD3BF8" w:rsidRDefault="00DD44FA" w:rsidP="00920A51">
            <w:pPr>
              <w:jc w:val="center"/>
            </w:pPr>
            <w:r w:rsidRPr="00BD3BF8">
              <w:t>с.Уйское ул.Космонавтов 15</w:t>
            </w:r>
          </w:p>
        </w:tc>
        <w:tc>
          <w:tcPr>
            <w:tcW w:w="2126" w:type="dxa"/>
          </w:tcPr>
          <w:p w:rsidR="00DD44FA" w:rsidRPr="005B1CE6" w:rsidRDefault="00DD44FA" w:rsidP="00390AC2">
            <w:r w:rsidRPr="005B1CE6">
              <w:t>Неотложные нужды Кредитный договор</w:t>
            </w:r>
          </w:p>
          <w:p w:rsidR="00DD44FA" w:rsidRPr="005B1CE6" w:rsidRDefault="00DD44FA" w:rsidP="00390AC2">
            <w:r w:rsidRPr="005B1CE6">
              <w:t>№5272 от 06.06.2012</w:t>
            </w:r>
          </w:p>
          <w:p w:rsidR="00DD44FA" w:rsidRPr="00D87DB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767" w:type="dxa"/>
          </w:tcPr>
          <w:p w:rsidR="00DD44FA" w:rsidRPr="00D87DB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 w:rsidRPr="005B1CE6">
              <w:t>200 000.00</w:t>
            </w:r>
          </w:p>
        </w:tc>
        <w:tc>
          <w:tcPr>
            <w:tcW w:w="1635" w:type="dxa"/>
          </w:tcPr>
          <w:p w:rsidR="00DD44FA" w:rsidRPr="00D87DB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 w:rsidRPr="005B1CE6">
              <w:t>17%</w:t>
            </w:r>
          </w:p>
        </w:tc>
      </w:tr>
      <w:tr w:rsidR="00DD44FA" w:rsidRPr="00D87DBE">
        <w:trPr>
          <w:trHeight w:val="660"/>
        </w:trPr>
        <w:tc>
          <w:tcPr>
            <w:tcW w:w="595" w:type="dxa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DD44FA" w:rsidRDefault="00DD44FA" w:rsidP="00390AC2">
            <w:r w:rsidRPr="005B1CE6">
              <w:t>Кредит</w:t>
            </w:r>
          </w:p>
          <w:p w:rsidR="00DD44FA" w:rsidRPr="005B1CE6" w:rsidRDefault="00DD44FA" w:rsidP="00390AC2"/>
        </w:tc>
        <w:tc>
          <w:tcPr>
            <w:tcW w:w="1701" w:type="dxa"/>
          </w:tcPr>
          <w:p w:rsidR="00DD44FA" w:rsidRDefault="00DD44FA" w:rsidP="00920A51">
            <w:pPr>
              <w:jc w:val="center"/>
            </w:pPr>
            <w:r>
              <w:rPr>
                <w:i/>
                <w:iCs/>
                <w:sz w:val="24"/>
                <w:szCs w:val="24"/>
              </w:rPr>
              <w:t xml:space="preserve">Кредитор - </w:t>
            </w:r>
            <w:r w:rsidRPr="005B1CE6">
              <w:t>ОАО «Россельхозбанк» №3349/78/15</w:t>
            </w:r>
          </w:p>
          <w:p w:rsidR="00DD44FA" w:rsidRPr="00D87DB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t>Челябинская обл.с.Уйское ул.Советская 19</w:t>
            </w:r>
          </w:p>
        </w:tc>
        <w:tc>
          <w:tcPr>
            <w:tcW w:w="2126" w:type="dxa"/>
          </w:tcPr>
          <w:p w:rsidR="00DD44FA" w:rsidRPr="005B1CE6" w:rsidRDefault="00DD44FA" w:rsidP="00390AC2">
            <w:r w:rsidRPr="005B1CE6">
              <w:t>Неотложные нужды Кредитный договор №1278151/0307 от 05.09.2012</w:t>
            </w:r>
          </w:p>
          <w:p w:rsidR="00DD44FA" w:rsidRPr="00D87DB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767" w:type="dxa"/>
          </w:tcPr>
          <w:p w:rsidR="00DD44FA" w:rsidRPr="00D87DB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 w:rsidRPr="005B1CE6">
              <w:t>100 000,00</w:t>
            </w:r>
          </w:p>
        </w:tc>
        <w:tc>
          <w:tcPr>
            <w:tcW w:w="1635" w:type="dxa"/>
          </w:tcPr>
          <w:p w:rsidR="00DD44FA" w:rsidRPr="00D87DB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 w:rsidRPr="005B1CE6">
              <w:t>19</w:t>
            </w:r>
            <w:r w:rsidRPr="005B1CE6">
              <w:rPr>
                <w:lang w:val="en-US"/>
              </w:rPr>
              <w:t>,54</w:t>
            </w:r>
            <w:r w:rsidRPr="005B1CE6">
              <w:t>%</w:t>
            </w:r>
          </w:p>
        </w:tc>
      </w:tr>
      <w:tr w:rsidR="00DD44FA" w:rsidRPr="00D87DBE">
        <w:trPr>
          <w:trHeight w:val="660"/>
        </w:trPr>
        <w:tc>
          <w:tcPr>
            <w:tcW w:w="595" w:type="dxa"/>
          </w:tcPr>
          <w:p w:rsidR="00DD44FA" w:rsidRDefault="00DD44FA" w:rsidP="00920A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DD44FA" w:rsidRDefault="00DD44FA" w:rsidP="00597956">
            <w:r w:rsidRPr="005B1CE6">
              <w:t>Кр</w:t>
            </w:r>
            <w:r>
              <w:t>едит</w:t>
            </w:r>
          </w:p>
          <w:p w:rsidR="00DD44FA" w:rsidRPr="005B1CE6" w:rsidRDefault="00DD44FA" w:rsidP="000B6EBE"/>
        </w:tc>
        <w:tc>
          <w:tcPr>
            <w:tcW w:w="1701" w:type="dxa"/>
          </w:tcPr>
          <w:p w:rsidR="00DD44FA" w:rsidRDefault="00DD44FA" w:rsidP="000B6EBE">
            <w:r>
              <w:rPr>
                <w:i/>
                <w:iCs/>
                <w:sz w:val="24"/>
                <w:szCs w:val="24"/>
              </w:rPr>
              <w:t xml:space="preserve">Кредитор - </w:t>
            </w:r>
            <w:r>
              <w:t xml:space="preserve">ВСП №8597/0534 Челябинское отделение№8597 </w:t>
            </w:r>
            <w:r w:rsidRPr="005B1CE6">
              <w:t xml:space="preserve"> ОАО </w:t>
            </w:r>
            <w:r>
              <w:t>«</w:t>
            </w:r>
            <w:r w:rsidRPr="005B1CE6">
              <w:t>Сбербанк России</w:t>
            </w:r>
            <w:r>
              <w:t>»</w:t>
            </w:r>
            <w:r w:rsidRPr="005B1CE6">
              <w:t xml:space="preserve"> </w:t>
            </w:r>
            <w:r w:rsidRPr="00BD3BF8">
              <w:t>с.Уйское ул.Космонавтов 15</w:t>
            </w:r>
          </w:p>
          <w:p w:rsidR="00DD44FA" w:rsidRDefault="00DD44FA" w:rsidP="00920A51">
            <w:pPr>
              <w:jc w:val="center"/>
            </w:pPr>
          </w:p>
        </w:tc>
        <w:tc>
          <w:tcPr>
            <w:tcW w:w="2126" w:type="dxa"/>
          </w:tcPr>
          <w:p w:rsidR="00DD44FA" w:rsidRPr="005B1CE6" w:rsidRDefault="00DD44FA" w:rsidP="00390AC2">
            <w:r>
              <w:t>Потребительский кредит №184154 от 18.11.2013</w:t>
            </w:r>
          </w:p>
        </w:tc>
        <w:tc>
          <w:tcPr>
            <w:tcW w:w="1767" w:type="dxa"/>
          </w:tcPr>
          <w:p w:rsidR="00DD44FA" w:rsidRPr="005B1CE6" w:rsidRDefault="00DD44FA" w:rsidP="00920A51">
            <w:pPr>
              <w:jc w:val="center"/>
            </w:pPr>
            <w:r>
              <w:t>60000,00</w:t>
            </w:r>
          </w:p>
        </w:tc>
        <w:tc>
          <w:tcPr>
            <w:tcW w:w="1635" w:type="dxa"/>
          </w:tcPr>
          <w:p w:rsidR="00DD44FA" w:rsidRPr="005B1CE6" w:rsidRDefault="00DD44FA" w:rsidP="00920A51">
            <w:pPr>
              <w:jc w:val="center"/>
            </w:pPr>
            <w:r>
              <w:t>21,1%</w:t>
            </w:r>
          </w:p>
        </w:tc>
      </w:tr>
      <w:tr w:rsidR="00DD44FA" w:rsidRPr="00D87DBE">
        <w:trPr>
          <w:trHeight w:val="660"/>
        </w:trPr>
        <w:tc>
          <w:tcPr>
            <w:tcW w:w="595" w:type="dxa"/>
          </w:tcPr>
          <w:p w:rsidR="00DD44FA" w:rsidRDefault="00DD44FA" w:rsidP="00920A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DD44FA" w:rsidRDefault="00DD44FA" w:rsidP="00390AC2">
            <w:r>
              <w:t>Кредит</w:t>
            </w:r>
          </w:p>
          <w:p w:rsidR="00DD44FA" w:rsidRPr="005B1CE6" w:rsidRDefault="00DD44FA" w:rsidP="00390AC2"/>
        </w:tc>
        <w:tc>
          <w:tcPr>
            <w:tcW w:w="1701" w:type="dxa"/>
          </w:tcPr>
          <w:p w:rsidR="00DD44FA" w:rsidRDefault="00DD44FA" w:rsidP="00920A51">
            <w:pPr>
              <w:jc w:val="center"/>
            </w:pPr>
            <w:r>
              <w:rPr>
                <w:i/>
                <w:iCs/>
                <w:sz w:val="24"/>
                <w:szCs w:val="24"/>
              </w:rPr>
              <w:t xml:space="preserve">Кредитор - </w:t>
            </w:r>
            <w:r>
              <w:t>ОАО «Альфа-Банк»  г.Москва</w:t>
            </w:r>
          </w:p>
        </w:tc>
        <w:tc>
          <w:tcPr>
            <w:tcW w:w="2126" w:type="dxa"/>
          </w:tcPr>
          <w:p w:rsidR="00DD44FA" w:rsidRPr="004F36D7" w:rsidRDefault="00DD44FA" w:rsidP="00390AC2">
            <w:r>
              <w:t xml:space="preserve"> Потребительский кредит № M</w:t>
            </w:r>
            <w:r>
              <w:rPr>
                <w:lang w:val="en-US"/>
              </w:rPr>
              <w:t>OLD</w:t>
            </w:r>
            <w:r>
              <w:t>1510</w:t>
            </w:r>
            <w:r>
              <w:rPr>
                <w:lang w:val="en-US"/>
              </w:rPr>
              <w:t>S</w:t>
            </w:r>
            <w:r>
              <w:t>13111303703 от 13.11.2013</w:t>
            </w:r>
          </w:p>
        </w:tc>
        <w:tc>
          <w:tcPr>
            <w:tcW w:w="1767" w:type="dxa"/>
          </w:tcPr>
          <w:p w:rsidR="00DD44FA" w:rsidRPr="005B1CE6" w:rsidRDefault="00DD44FA" w:rsidP="00920A51">
            <w:pPr>
              <w:jc w:val="center"/>
            </w:pPr>
            <w:r>
              <w:t>20161,44</w:t>
            </w:r>
          </w:p>
        </w:tc>
        <w:tc>
          <w:tcPr>
            <w:tcW w:w="1635" w:type="dxa"/>
          </w:tcPr>
          <w:p w:rsidR="00DD44FA" w:rsidRPr="005B1CE6" w:rsidRDefault="00DD44FA" w:rsidP="00920A51">
            <w:pPr>
              <w:jc w:val="center"/>
            </w:pPr>
            <w:r>
              <w:t>45%</w:t>
            </w:r>
          </w:p>
        </w:tc>
      </w:tr>
      <w:tr w:rsidR="00DD44FA" w:rsidRPr="00D87DBE">
        <w:trPr>
          <w:trHeight w:val="660"/>
        </w:trPr>
        <w:tc>
          <w:tcPr>
            <w:tcW w:w="595" w:type="dxa"/>
          </w:tcPr>
          <w:p w:rsidR="00DD44FA" w:rsidRDefault="00DD44FA" w:rsidP="00920A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:rsidR="00DD44FA" w:rsidRDefault="00DD44FA" w:rsidP="000B6EBE">
            <w:r>
              <w:t xml:space="preserve">Кредит </w:t>
            </w:r>
          </w:p>
        </w:tc>
        <w:tc>
          <w:tcPr>
            <w:tcW w:w="1701" w:type="dxa"/>
          </w:tcPr>
          <w:p w:rsidR="00DD44FA" w:rsidRDefault="00DD44FA" w:rsidP="00920A51">
            <w:pPr>
              <w:jc w:val="center"/>
            </w:pPr>
            <w:r>
              <w:rPr>
                <w:i/>
                <w:iCs/>
                <w:sz w:val="24"/>
                <w:szCs w:val="24"/>
              </w:rPr>
              <w:t xml:space="preserve">Кредитор - </w:t>
            </w:r>
            <w:r>
              <w:t>ОАО «ОТП Банк»</w:t>
            </w:r>
          </w:p>
          <w:p w:rsidR="00DD44FA" w:rsidRDefault="00DD44FA" w:rsidP="00920A51">
            <w:pPr>
              <w:jc w:val="center"/>
            </w:pPr>
            <w:r>
              <w:t>г.Москва ш.Ленинградское,16А, стр.1</w:t>
            </w:r>
          </w:p>
        </w:tc>
        <w:tc>
          <w:tcPr>
            <w:tcW w:w="2126" w:type="dxa"/>
          </w:tcPr>
          <w:p w:rsidR="00DD44FA" w:rsidRDefault="00DD44FA" w:rsidP="00390AC2">
            <w:r>
              <w:t xml:space="preserve"> Потребительский кредит № 2613424645</w:t>
            </w:r>
          </w:p>
        </w:tc>
        <w:tc>
          <w:tcPr>
            <w:tcW w:w="1767" w:type="dxa"/>
          </w:tcPr>
          <w:p w:rsidR="00DD44FA" w:rsidRDefault="00DD44FA" w:rsidP="00920A51">
            <w:pPr>
              <w:jc w:val="center"/>
            </w:pPr>
            <w:r>
              <w:t>11000,00</w:t>
            </w:r>
          </w:p>
        </w:tc>
        <w:tc>
          <w:tcPr>
            <w:tcW w:w="1635" w:type="dxa"/>
          </w:tcPr>
          <w:p w:rsidR="00DD44FA" w:rsidRDefault="00DD44FA" w:rsidP="00920A51">
            <w:pPr>
              <w:jc w:val="center"/>
            </w:pPr>
            <w:r>
              <w:t>24,3%</w:t>
            </w:r>
          </w:p>
        </w:tc>
      </w:tr>
    </w:tbl>
    <w:p w:rsidR="00DD44FA" w:rsidRPr="00D87DBE" w:rsidRDefault="00DD44FA" w:rsidP="005F64F3">
      <w:pPr>
        <w:spacing w:before="600" w:after="240"/>
        <w:ind w:firstLine="567"/>
        <w:rPr>
          <w:sz w:val="24"/>
          <w:szCs w:val="24"/>
        </w:rPr>
      </w:pPr>
      <w:r w:rsidRPr="00D87DBE">
        <w:rPr>
          <w:sz w:val="24"/>
          <w:szCs w:val="24"/>
        </w:rPr>
        <w:t>Достоверность и полноту настоящих сведений подтверждаю.</w:t>
      </w:r>
    </w:p>
    <w:tbl>
      <w:tblPr>
        <w:tblW w:w="0" w:type="auto"/>
        <w:tblInd w:w="2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567"/>
        <w:gridCol w:w="284"/>
        <w:gridCol w:w="1842"/>
        <w:gridCol w:w="426"/>
        <w:gridCol w:w="317"/>
        <w:gridCol w:w="405"/>
        <w:gridCol w:w="5923"/>
      </w:tblGrid>
      <w:tr w:rsidR="00DD44FA" w:rsidRPr="00D87DBE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44FA" w:rsidRPr="00D87DBE" w:rsidRDefault="00DD44FA" w:rsidP="00920A51">
            <w:pPr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44FA" w:rsidRPr="00D87DBE" w:rsidRDefault="00DD44FA" w:rsidP="00920A51">
            <w:pPr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44FA" w:rsidRPr="00D87DBE" w:rsidRDefault="00DD44FA" w:rsidP="00920A51">
            <w:pPr>
              <w:jc w:val="right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44FA" w:rsidRPr="00D87DBE" w:rsidRDefault="00DD44FA" w:rsidP="00920A51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D87DBE">
              <w:rPr>
                <w:b/>
                <w:bCs/>
                <w:i/>
                <w:iCs/>
                <w:sz w:val="24"/>
                <w:szCs w:val="24"/>
              </w:rPr>
              <w:t>1</w:t>
            </w:r>
            <w:r>
              <w:rPr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г.</w:t>
            </w:r>
          </w:p>
        </w:tc>
        <w:tc>
          <w:tcPr>
            <w:tcW w:w="5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D87DBE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DD44FA" w:rsidRPr="00D87DBE" w:rsidRDefault="00DD44FA" w:rsidP="00920A51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D44FA" w:rsidRPr="00D87DBE" w:rsidRDefault="00DD44FA" w:rsidP="00920A51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D44FA" w:rsidRPr="00D87DBE" w:rsidRDefault="00DD44FA" w:rsidP="00920A51"/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DD44FA" w:rsidRPr="00D87DBE" w:rsidRDefault="00DD44FA" w:rsidP="00920A51"/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DD44FA" w:rsidRPr="00D87DBE" w:rsidRDefault="00DD44FA" w:rsidP="00920A51"/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DD44FA" w:rsidRPr="00D87DBE" w:rsidRDefault="00DD44FA" w:rsidP="00920A51"/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DD44FA" w:rsidRPr="00D87DBE" w:rsidRDefault="00DD44FA" w:rsidP="00920A51"/>
        </w:tc>
        <w:tc>
          <w:tcPr>
            <w:tcW w:w="5923" w:type="dxa"/>
            <w:tcBorders>
              <w:top w:val="nil"/>
              <w:left w:val="nil"/>
              <w:bottom w:val="nil"/>
              <w:right w:val="nil"/>
            </w:tcBorders>
          </w:tcPr>
          <w:p w:rsidR="00DD44FA" w:rsidRPr="00D87DBE" w:rsidRDefault="00DD44FA" w:rsidP="00920A51">
            <w:pPr>
              <w:jc w:val="center"/>
            </w:pPr>
            <w:r w:rsidRPr="00D87DBE">
              <w:t>(подпись федерального государственного служащего)</w:t>
            </w:r>
          </w:p>
        </w:tc>
      </w:tr>
    </w:tbl>
    <w:p w:rsidR="00DD44FA" w:rsidRPr="00D87DBE" w:rsidRDefault="00DD44FA" w:rsidP="005F64F3">
      <w:pPr>
        <w:spacing w:before="240"/>
        <w:rPr>
          <w:sz w:val="24"/>
          <w:szCs w:val="24"/>
        </w:rPr>
      </w:pPr>
    </w:p>
    <w:p w:rsidR="00DD44FA" w:rsidRPr="00D87DBE" w:rsidRDefault="00DD44FA" w:rsidP="005F64F3">
      <w:pPr>
        <w:pBdr>
          <w:top w:val="single" w:sz="4" w:space="1" w:color="auto"/>
        </w:pBdr>
        <w:jc w:val="center"/>
      </w:pPr>
      <w:r w:rsidRPr="00D87DBE">
        <w:t>(Ф.И.О. и подпись лица, принявшего справку)</w:t>
      </w:r>
    </w:p>
    <w:p w:rsidR="00DD44FA" w:rsidRPr="00D87DBE" w:rsidRDefault="00DD44FA" w:rsidP="005F64F3">
      <w:pPr>
        <w:spacing w:before="600"/>
        <w:rPr>
          <w:sz w:val="24"/>
          <w:szCs w:val="24"/>
        </w:rPr>
      </w:pPr>
      <w:r w:rsidRPr="00D87DBE">
        <w:rPr>
          <w:sz w:val="24"/>
          <w:szCs w:val="24"/>
        </w:rPr>
        <w:t>_________________</w:t>
      </w:r>
    </w:p>
    <w:p w:rsidR="00DD44FA" w:rsidRPr="00D87DBE" w:rsidRDefault="00DD44FA" w:rsidP="005F64F3">
      <w:pPr>
        <w:ind w:firstLine="567"/>
        <w:jc w:val="both"/>
      </w:pPr>
      <w:r w:rsidRPr="00D87DBE">
        <w:rPr>
          <w:vertAlign w:val="superscript"/>
        </w:rPr>
        <w:t>1</w:t>
      </w:r>
      <w:r w:rsidRPr="00D87DBE">
        <w:t> Указываются имеющиеся на отчетную дату срочные обязательства финансового характера на сумму, превышающую 100-кратный размер минимальной оплаты труда, установленный на отчетную дату.</w:t>
      </w:r>
    </w:p>
    <w:p w:rsidR="00DD44FA" w:rsidRPr="00D87DBE" w:rsidRDefault="00DD44FA" w:rsidP="005F64F3">
      <w:pPr>
        <w:ind w:firstLine="567"/>
        <w:jc w:val="both"/>
      </w:pPr>
      <w:r w:rsidRPr="00D87DBE">
        <w:rPr>
          <w:vertAlign w:val="superscript"/>
        </w:rPr>
        <w:t>2</w:t>
      </w:r>
      <w:r w:rsidRPr="00D87DBE">
        <w:t> Указывается существо обязательства (заем, кредит и другие).</w:t>
      </w:r>
    </w:p>
    <w:p w:rsidR="00DD44FA" w:rsidRPr="00D87DBE" w:rsidRDefault="00DD44FA" w:rsidP="005F64F3">
      <w:pPr>
        <w:ind w:firstLine="567"/>
        <w:jc w:val="both"/>
      </w:pPr>
      <w:r w:rsidRPr="00D87DBE">
        <w:rPr>
          <w:vertAlign w:val="superscript"/>
        </w:rPr>
        <w:t>3</w:t>
      </w:r>
      <w:r w:rsidRPr="00D87DBE">
        <w:t> 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DD44FA" w:rsidRPr="00D87DBE" w:rsidRDefault="00DD44FA" w:rsidP="005F64F3">
      <w:pPr>
        <w:ind w:firstLine="567"/>
        <w:jc w:val="both"/>
      </w:pPr>
      <w:r w:rsidRPr="00D87DBE">
        <w:rPr>
          <w:vertAlign w:val="superscript"/>
        </w:rPr>
        <w:t>4</w:t>
      </w:r>
      <w:r w:rsidRPr="00D87DBE">
        <w:t> Указываются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DD44FA" w:rsidRPr="00D87DBE" w:rsidRDefault="00DD44FA" w:rsidP="005F64F3">
      <w:pPr>
        <w:ind w:firstLine="567"/>
        <w:jc w:val="both"/>
      </w:pPr>
      <w:r w:rsidRPr="00D87DBE">
        <w:rPr>
          <w:vertAlign w:val="superscript"/>
        </w:rPr>
        <w:t>5</w:t>
      </w:r>
      <w:r w:rsidRPr="00D87DBE">
        <w:t> Указывается сумма основного обязательства (без суммы процентов). Для обязательств, выраженных в иностранной валюте, сумма указывается в рублях по курсу Банка России на отчетную дату.</w:t>
      </w:r>
    </w:p>
    <w:p w:rsidR="00DD44FA" w:rsidRDefault="00DD44FA" w:rsidP="005C667C">
      <w:pPr>
        <w:ind w:firstLine="567"/>
        <w:jc w:val="both"/>
      </w:pPr>
      <w:r w:rsidRPr="00D87DBE">
        <w:rPr>
          <w:vertAlign w:val="superscript"/>
        </w:rPr>
        <w:t>6</w:t>
      </w:r>
      <w:r w:rsidRPr="00D87DBE">
        <w:t> 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DD44FA" w:rsidRDefault="00DD44FA"/>
    <w:p w:rsidR="00DD44FA" w:rsidRDefault="00DD44FA"/>
    <w:p w:rsidR="00DD44FA" w:rsidRDefault="00DD44FA"/>
    <w:p w:rsidR="00DD44FA" w:rsidRDefault="00DD44FA"/>
    <w:p w:rsidR="00DD44FA" w:rsidRDefault="00DD44FA"/>
    <w:p w:rsidR="00DD44FA" w:rsidRPr="000F4F41" w:rsidRDefault="00DD44FA" w:rsidP="00920A51">
      <w:pPr>
        <w:tabs>
          <w:tab w:val="left" w:pos="11907"/>
        </w:tabs>
        <w:ind w:left="7513"/>
        <w:jc w:val="center"/>
        <w:rPr>
          <w:sz w:val="24"/>
          <w:szCs w:val="24"/>
        </w:rPr>
      </w:pPr>
      <w:r w:rsidRPr="000F4F41">
        <w:rPr>
          <w:sz w:val="24"/>
          <w:szCs w:val="24"/>
        </w:rPr>
        <w:t>УТВЕРЖДЕНА</w:t>
      </w:r>
    </w:p>
    <w:p w:rsidR="00DD44FA" w:rsidRPr="000F4F41" w:rsidRDefault="00DD44FA" w:rsidP="00920A51">
      <w:pPr>
        <w:tabs>
          <w:tab w:val="left" w:pos="11907"/>
        </w:tabs>
        <w:spacing w:before="60"/>
        <w:ind w:left="7513"/>
        <w:jc w:val="center"/>
        <w:rPr>
          <w:sz w:val="24"/>
          <w:szCs w:val="24"/>
        </w:rPr>
      </w:pPr>
      <w:r w:rsidRPr="000F4F41">
        <w:rPr>
          <w:sz w:val="24"/>
          <w:szCs w:val="24"/>
        </w:rPr>
        <w:t>Указом Президента</w:t>
      </w:r>
      <w:r w:rsidRPr="000F4F41">
        <w:rPr>
          <w:sz w:val="24"/>
          <w:szCs w:val="24"/>
        </w:rPr>
        <w:br/>
        <w:t>Российской Федерации</w:t>
      </w:r>
      <w:r w:rsidRPr="000F4F41">
        <w:rPr>
          <w:sz w:val="24"/>
          <w:szCs w:val="24"/>
        </w:rPr>
        <w:br/>
        <w:t>от 18.05.2009 № 559</w:t>
      </w:r>
    </w:p>
    <w:p w:rsidR="00DD44FA" w:rsidRPr="000F4F41" w:rsidRDefault="00DD44FA" w:rsidP="00920A51">
      <w:pPr>
        <w:spacing w:before="840"/>
        <w:ind w:firstLine="567"/>
        <w:jc w:val="center"/>
        <w:rPr>
          <w:sz w:val="32"/>
          <w:szCs w:val="32"/>
        </w:rPr>
      </w:pPr>
      <w:r w:rsidRPr="000F4F41">
        <w:rPr>
          <w:sz w:val="32"/>
          <w:szCs w:val="32"/>
        </w:rPr>
        <w:t xml:space="preserve">В </w:t>
      </w:r>
      <w:r>
        <w:rPr>
          <w:i/>
          <w:iCs/>
          <w:sz w:val="32"/>
          <w:szCs w:val="32"/>
        </w:rPr>
        <w:t>МКУ «КОМИТЕТ ПО КУЛЬТУРЕ»</w:t>
      </w:r>
    </w:p>
    <w:p w:rsidR="00DD44FA" w:rsidRPr="000F4F41" w:rsidRDefault="00DD44FA" w:rsidP="00920A51">
      <w:pPr>
        <w:pBdr>
          <w:top w:val="single" w:sz="4" w:space="1" w:color="auto"/>
        </w:pBdr>
        <w:jc w:val="center"/>
      </w:pPr>
      <w:r w:rsidRPr="000F4F41">
        <w:t>(указывается наименование кадрового подразделения федерального государственного органа)</w:t>
      </w:r>
    </w:p>
    <w:p w:rsidR="00DD44FA" w:rsidRPr="000F4F41" w:rsidRDefault="00DD44FA" w:rsidP="00920A51">
      <w:pPr>
        <w:jc w:val="center"/>
        <w:rPr>
          <w:b/>
          <w:bCs/>
          <w:sz w:val="26"/>
          <w:szCs w:val="26"/>
        </w:rPr>
      </w:pPr>
    </w:p>
    <w:p w:rsidR="00DD44FA" w:rsidRPr="000F4F41" w:rsidRDefault="00DD44FA" w:rsidP="00920A51">
      <w:pPr>
        <w:jc w:val="center"/>
        <w:rPr>
          <w:b/>
          <w:bCs/>
          <w:sz w:val="26"/>
          <w:szCs w:val="26"/>
        </w:rPr>
      </w:pPr>
      <w:r w:rsidRPr="000F4F41">
        <w:rPr>
          <w:b/>
          <w:bCs/>
          <w:sz w:val="26"/>
          <w:szCs w:val="26"/>
        </w:rPr>
        <w:t>СПРАВКА</w:t>
      </w:r>
      <w:r w:rsidRPr="000F4F41">
        <w:rPr>
          <w:b/>
          <w:bCs/>
          <w:sz w:val="26"/>
          <w:szCs w:val="26"/>
        </w:rPr>
        <w:br/>
        <w:t>о доходах, об имуществе и обязательствах имущественного характера</w:t>
      </w:r>
      <w:r w:rsidRPr="000F4F41">
        <w:rPr>
          <w:b/>
          <w:bCs/>
          <w:sz w:val="26"/>
          <w:szCs w:val="26"/>
        </w:rPr>
        <w:br/>
        <w:t>супруги (супруга) и несовершеннолетних детей</w:t>
      </w:r>
      <w:r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br/>
        <w:t xml:space="preserve">федерального государственного служащего </w:t>
      </w:r>
      <w:r>
        <w:rPr>
          <w:b/>
          <w:bCs/>
          <w:sz w:val="26"/>
          <w:szCs w:val="26"/>
          <w:vertAlign w:val="superscript"/>
        </w:rPr>
        <w:t>1</w:t>
      </w:r>
    </w:p>
    <w:p w:rsidR="00DD44FA" w:rsidRPr="000F4F41" w:rsidRDefault="00DD44FA" w:rsidP="00920A51">
      <w:pPr>
        <w:jc w:val="center"/>
        <w:rPr>
          <w:b/>
          <w:bCs/>
          <w:sz w:val="26"/>
          <w:szCs w:val="26"/>
        </w:rPr>
      </w:pPr>
    </w:p>
    <w:p w:rsidR="00DD44FA" w:rsidRPr="000F4F41" w:rsidRDefault="00DD44FA" w:rsidP="00920A51">
      <w:pPr>
        <w:ind w:firstLine="567"/>
        <w:rPr>
          <w:sz w:val="32"/>
          <w:szCs w:val="32"/>
        </w:rPr>
      </w:pPr>
      <w:r w:rsidRPr="000F4F41">
        <w:rPr>
          <w:sz w:val="24"/>
          <w:szCs w:val="24"/>
        </w:rPr>
        <w:t xml:space="preserve">Я,                                          </w:t>
      </w:r>
      <w:r>
        <w:rPr>
          <w:sz w:val="24"/>
          <w:szCs w:val="24"/>
        </w:rPr>
        <w:t>Штрахова Наталья Васильевна</w:t>
      </w:r>
    </w:p>
    <w:p w:rsidR="00DD44FA" w:rsidRPr="000F4F41" w:rsidRDefault="00DD44FA" w:rsidP="00920A51">
      <w:pPr>
        <w:pBdr>
          <w:top w:val="single" w:sz="4" w:space="1" w:color="auto"/>
        </w:pBdr>
        <w:ind w:left="907"/>
        <w:rPr>
          <w:sz w:val="2"/>
          <w:szCs w:val="2"/>
        </w:rPr>
      </w:pPr>
    </w:p>
    <w:p w:rsidR="00DD44FA" w:rsidRPr="000F4F41" w:rsidRDefault="00DD44FA" w:rsidP="00920A51">
      <w:pPr>
        <w:tabs>
          <w:tab w:val="left" w:pos="9837"/>
        </w:tabs>
        <w:rPr>
          <w:sz w:val="24"/>
          <w:szCs w:val="24"/>
        </w:rPr>
      </w:pPr>
      <w:r w:rsidRPr="000F4F41">
        <w:rPr>
          <w:sz w:val="24"/>
          <w:szCs w:val="24"/>
        </w:rPr>
        <w:t xml:space="preserve">                                                          </w:t>
      </w:r>
      <w:r>
        <w:rPr>
          <w:i/>
          <w:iCs/>
          <w:sz w:val="32"/>
          <w:szCs w:val="32"/>
        </w:rPr>
        <w:t>09мая  1971</w:t>
      </w:r>
      <w:r w:rsidRPr="000F4F41">
        <w:rPr>
          <w:i/>
          <w:iCs/>
          <w:sz w:val="32"/>
          <w:szCs w:val="32"/>
        </w:rPr>
        <w:t xml:space="preserve"> г.р.</w:t>
      </w:r>
      <w:r w:rsidRPr="000F4F41">
        <w:rPr>
          <w:sz w:val="24"/>
          <w:szCs w:val="24"/>
        </w:rPr>
        <w:t>,</w:t>
      </w:r>
    </w:p>
    <w:p w:rsidR="00DD44FA" w:rsidRPr="000F4F41" w:rsidRDefault="00DD44FA" w:rsidP="00920A51">
      <w:pPr>
        <w:pBdr>
          <w:top w:val="single" w:sz="4" w:space="1" w:color="auto"/>
        </w:pBdr>
        <w:ind w:right="113"/>
        <w:jc w:val="center"/>
      </w:pPr>
      <w:r w:rsidRPr="000F4F41">
        <w:t>(фамилия, имя, отчество, дата рождения)</w:t>
      </w:r>
    </w:p>
    <w:p w:rsidR="00DD44FA" w:rsidRPr="000F4F41" w:rsidRDefault="00DD44FA" w:rsidP="00920A51">
      <w:pPr>
        <w:tabs>
          <w:tab w:val="left" w:pos="9837"/>
        </w:tabs>
        <w:jc w:val="center"/>
        <w:rPr>
          <w:sz w:val="24"/>
          <w:szCs w:val="24"/>
        </w:rPr>
      </w:pPr>
      <w:r>
        <w:rPr>
          <w:i/>
          <w:iCs/>
          <w:sz w:val="32"/>
          <w:szCs w:val="32"/>
        </w:rPr>
        <w:t>МКУК «МДК»</w:t>
      </w:r>
    </w:p>
    <w:p w:rsidR="00DD44FA" w:rsidRPr="000F4F41" w:rsidRDefault="00DD44FA" w:rsidP="00920A51">
      <w:pPr>
        <w:pBdr>
          <w:top w:val="single" w:sz="4" w:space="1" w:color="auto"/>
        </w:pBdr>
        <w:ind w:right="113"/>
        <w:jc w:val="center"/>
      </w:pPr>
      <w:r w:rsidRPr="000F4F41">
        <w:t>(место службы и занимаемая должность)</w:t>
      </w:r>
    </w:p>
    <w:p w:rsidR="00DD44FA" w:rsidRPr="000F4F41" w:rsidRDefault="00DD44FA" w:rsidP="00920A51">
      <w:pPr>
        <w:pBdr>
          <w:top w:val="single" w:sz="4" w:space="1" w:color="auto"/>
        </w:pBdr>
        <w:ind w:right="113"/>
        <w:jc w:val="center"/>
        <w:rPr>
          <w:u w:val="single"/>
        </w:rPr>
      </w:pPr>
      <w:r>
        <w:rPr>
          <w:i/>
          <w:iCs/>
          <w:sz w:val="32"/>
          <w:szCs w:val="32"/>
          <w:u w:val="single"/>
        </w:rPr>
        <w:t>Директор</w:t>
      </w:r>
      <w:r w:rsidRPr="000F4F41">
        <w:rPr>
          <w:i/>
          <w:iCs/>
          <w:sz w:val="32"/>
          <w:szCs w:val="32"/>
        </w:rPr>
        <w:t>,</w:t>
      </w:r>
    </w:p>
    <w:p w:rsidR="00DD44FA" w:rsidRPr="000F4F41" w:rsidRDefault="00DD44FA" w:rsidP="00920A51">
      <w:pPr>
        <w:pBdr>
          <w:top w:val="single" w:sz="4" w:space="1" w:color="auto"/>
        </w:pBdr>
        <w:ind w:right="113"/>
        <w:jc w:val="center"/>
      </w:pPr>
    </w:p>
    <w:p w:rsidR="00DD44FA" w:rsidRPr="000F4F41" w:rsidRDefault="00DD44FA" w:rsidP="00920A51">
      <w:pPr>
        <w:jc w:val="center"/>
        <w:rPr>
          <w:i/>
          <w:iCs/>
          <w:sz w:val="32"/>
          <w:szCs w:val="32"/>
        </w:rPr>
      </w:pPr>
      <w:r>
        <w:rPr>
          <w:sz w:val="24"/>
          <w:szCs w:val="24"/>
        </w:rPr>
        <w:t>проживающая</w:t>
      </w:r>
      <w:r w:rsidRPr="000F4F41">
        <w:rPr>
          <w:sz w:val="24"/>
          <w:szCs w:val="24"/>
        </w:rPr>
        <w:t xml:space="preserve"> по адресу: </w:t>
      </w:r>
      <w:r>
        <w:rPr>
          <w:sz w:val="24"/>
          <w:szCs w:val="24"/>
        </w:rPr>
        <w:t>Челябинская обл., с.Уйское ул.Пугачёва 17</w:t>
      </w:r>
    </w:p>
    <w:p w:rsidR="00DD44FA" w:rsidRPr="000F4F41" w:rsidRDefault="00DD44FA" w:rsidP="00920A51">
      <w:pPr>
        <w:pBdr>
          <w:top w:val="single" w:sz="4" w:space="1" w:color="auto"/>
        </w:pBdr>
        <w:jc w:val="center"/>
      </w:pPr>
      <w:r w:rsidRPr="000F4F41">
        <w:t>(адрес места жительства)</w:t>
      </w:r>
    </w:p>
    <w:p w:rsidR="00DD44FA" w:rsidRPr="000F4F41" w:rsidRDefault="00DD44FA" w:rsidP="00920A51">
      <w:pPr>
        <w:pBdr>
          <w:top w:val="single" w:sz="4" w:space="1" w:color="auto"/>
        </w:pBdr>
        <w:jc w:val="center"/>
        <w:rPr>
          <w:sz w:val="24"/>
          <w:szCs w:val="24"/>
        </w:rPr>
      </w:pPr>
    </w:p>
    <w:p w:rsidR="00DD44FA" w:rsidRPr="000F4F41" w:rsidRDefault="00DD44FA" w:rsidP="00920A51">
      <w:pPr>
        <w:pBdr>
          <w:top w:val="single" w:sz="4" w:space="1" w:color="auto"/>
        </w:pBdr>
        <w:jc w:val="center"/>
        <w:rPr>
          <w:sz w:val="24"/>
          <w:szCs w:val="24"/>
        </w:rPr>
      </w:pPr>
      <w:r w:rsidRPr="000F4F41">
        <w:rPr>
          <w:sz w:val="24"/>
          <w:szCs w:val="24"/>
        </w:rPr>
        <w:t>сообщаю  сведения  о  доходах  за  отчетный  период  с  1 января 20</w:t>
      </w:r>
      <w:r w:rsidRPr="000F4F41">
        <w:rPr>
          <w:b/>
          <w:bCs/>
          <w:i/>
          <w:iCs/>
          <w:sz w:val="24"/>
          <w:szCs w:val="24"/>
          <w:u w:val="single"/>
        </w:rPr>
        <w:t>1</w:t>
      </w:r>
      <w:r>
        <w:rPr>
          <w:b/>
          <w:bCs/>
          <w:i/>
          <w:iCs/>
          <w:sz w:val="24"/>
          <w:szCs w:val="24"/>
          <w:u w:val="single"/>
        </w:rPr>
        <w:t>3</w:t>
      </w:r>
      <w:r w:rsidRPr="000F4F41">
        <w:rPr>
          <w:sz w:val="24"/>
          <w:szCs w:val="24"/>
        </w:rPr>
        <w:t xml:space="preserve"> г.  по  31 декабря  20</w:t>
      </w:r>
      <w:r w:rsidRPr="000F4F41">
        <w:rPr>
          <w:b/>
          <w:bCs/>
          <w:i/>
          <w:iCs/>
          <w:sz w:val="24"/>
          <w:szCs w:val="24"/>
          <w:u w:val="single"/>
        </w:rPr>
        <w:t>1</w:t>
      </w:r>
      <w:r>
        <w:rPr>
          <w:b/>
          <w:bCs/>
          <w:i/>
          <w:iCs/>
          <w:sz w:val="24"/>
          <w:szCs w:val="24"/>
          <w:u w:val="single"/>
        </w:rPr>
        <w:t>3</w:t>
      </w:r>
      <w:r w:rsidRPr="000F4F41">
        <w:rPr>
          <w:sz w:val="24"/>
          <w:szCs w:val="24"/>
        </w:rPr>
        <w:t xml:space="preserve"> г.</w:t>
      </w:r>
    </w:p>
    <w:tbl>
      <w:tblPr>
        <w:tblW w:w="0" w:type="auto"/>
        <w:tblInd w:w="2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438"/>
        <w:gridCol w:w="7513"/>
      </w:tblGrid>
      <w:tr w:rsidR="00DD44FA" w:rsidRPr="000F4F41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моего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44FA" w:rsidRPr="000F4F41" w:rsidRDefault="00DD44FA" w:rsidP="00920A51">
            <w:pPr>
              <w:jc w:val="center"/>
              <w:rPr>
                <w:i/>
                <w:iCs/>
                <w:sz w:val="30"/>
                <w:szCs w:val="30"/>
              </w:rPr>
            </w:pPr>
            <w:r w:rsidRPr="000F4F41">
              <w:rPr>
                <w:i/>
                <w:iCs/>
                <w:sz w:val="30"/>
                <w:szCs w:val="30"/>
              </w:rPr>
              <w:t>С</w:t>
            </w:r>
            <w:r>
              <w:rPr>
                <w:i/>
                <w:iCs/>
                <w:sz w:val="30"/>
                <w:szCs w:val="30"/>
              </w:rPr>
              <w:t>упруга ШТРАХОВА</w:t>
            </w:r>
            <w:r>
              <w:rPr>
                <w:i/>
                <w:iCs/>
                <w:sz w:val="32"/>
                <w:szCs w:val="32"/>
              </w:rPr>
              <w:t xml:space="preserve"> ЕВГЕНИЯ</w:t>
            </w:r>
            <w:r w:rsidRPr="000F4F41">
              <w:rPr>
                <w:i/>
                <w:iCs/>
                <w:sz w:val="32"/>
                <w:szCs w:val="32"/>
              </w:rPr>
              <w:t xml:space="preserve"> </w:t>
            </w:r>
            <w:r>
              <w:rPr>
                <w:i/>
                <w:iCs/>
                <w:sz w:val="32"/>
                <w:szCs w:val="32"/>
              </w:rPr>
              <w:t>ВИКТОРОВИЧА</w:t>
            </w:r>
          </w:p>
        </w:tc>
      </w:tr>
      <w:tr w:rsidR="00DD44FA" w:rsidRPr="000F4F41">
        <w:tc>
          <w:tcPr>
            <w:tcW w:w="99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44FA" w:rsidRPr="000F4F41" w:rsidRDefault="00DD44FA" w:rsidP="00920A51">
            <w:pPr>
              <w:jc w:val="center"/>
            </w:pPr>
            <w:r w:rsidRPr="000F4F41">
              <w:t>(супруги (</w:t>
            </w:r>
            <w:r w:rsidRPr="00870D4B">
              <w:rPr>
                <w:strike/>
              </w:rPr>
              <w:t>супруга</w:t>
            </w:r>
            <w:r w:rsidRPr="000F4F41">
              <w:t xml:space="preserve">), </w:t>
            </w:r>
            <w:r w:rsidRPr="00870D4B">
              <w:rPr>
                <w:strike/>
              </w:rPr>
              <w:t>несовершеннолетней дочери, несовершеннолетнего сына</w:t>
            </w:r>
            <w:r w:rsidRPr="000F4F41">
              <w:t>)</w:t>
            </w:r>
          </w:p>
        </w:tc>
      </w:tr>
    </w:tbl>
    <w:p w:rsidR="00DD44FA" w:rsidRPr="000F4F41" w:rsidRDefault="00DD44FA" w:rsidP="00920A51">
      <w:pPr>
        <w:tabs>
          <w:tab w:val="left" w:pos="9837"/>
        </w:tabs>
        <w:jc w:val="center"/>
        <w:rPr>
          <w:sz w:val="24"/>
          <w:szCs w:val="24"/>
        </w:rPr>
      </w:pPr>
      <w:r>
        <w:rPr>
          <w:i/>
          <w:iCs/>
          <w:sz w:val="30"/>
          <w:szCs w:val="30"/>
        </w:rPr>
        <w:t>28 сентября</w:t>
      </w:r>
      <w:r w:rsidRPr="000F4F41">
        <w:rPr>
          <w:i/>
          <w:iCs/>
          <w:sz w:val="30"/>
          <w:szCs w:val="30"/>
        </w:rPr>
        <w:t xml:space="preserve"> 19</w:t>
      </w:r>
      <w:r>
        <w:rPr>
          <w:i/>
          <w:iCs/>
          <w:sz w:val="30"/>
          <w:szCs w:val="30"/>
        </w:rPr>
        <w:t>72</w:t>
      </w:r>
      <w:r w:rsidRPr="000F4F41">
        <w:rPr>
          <w:i/>
          <w:iCs/>
          <w:sz w:val="30"/>
          <w:szCs w:val="30"/>
        </w:rPr>
        <w:t xml:space="preserve"> г.р.,</w:t>
      </w:r>
    </w:p>
    <w:p w:rsidR="00DD44FA" w:rsidRPr="000F4F41" w:rsidRDefault="00DD44FA" w:rsidP="00920A51">
      <w:pPr>
        <w:pBdr>
          <w:top w:val="single" w:sz="4" w:space="1" w:color="auto"/>
        </w:pBdr>
        <w:ind w:right="113"/>
        <w:jc w:val="center"/>
      </w:pPr>
      <w:r w:rsidRPr="000F4F41">
        <w:t>(фамилия, имя, отчество, дата рождения)</w:t>
      </w:r>
    </w:p>
    <w:p w:rsidR="00DD44FA" w:rsidRPr="000F4F41" w:rsidRDefault="00DD44FA" w:rsidP="00920A51">
      <w:pPr>
        <w:tabs>
          <w:tab w:val="left" w:pos="9837"/>
        </w:tabs>
        <w:jc w:val="center"/>
        <w:rPr>
          <w:sz w:val="24"/>
          <w:szCs w:val="24"/>
        </w:rPr>
      </w:pPr>
      <w:r>
        <w:rPr>
          <w:i/>
          <w:iCs/>
          <w:sz w:val="30"/>
          <w:szCs w:val="30"/>
        </w:rPr>
        <w:t>Начальника хозяйственного отдела МКУК «МДК»</w:t>
      </w:r>
    </w:p>
    <w:p w:rsidR="00DD44FA" w:rsidRPr="000F4F41" w:rsidRDefault="00DD44FA" w:rsidP="00920A51">
      <w:pPr>
        <w:pBdr>
          <w:top w:val="single" w:sz="4" w:space="1" w:color="auto"/>
        </w:pBdr>
        <w:ind w:right="113"/>
        <w:jc w:val="center"/>
      </w:pPr>
      <w:r w:rsidRPr="000F4F41">
        <w:t>(основное место работы или службы, занимаемая должность; в случае отсутствия основного места работы</w:t>
      </w:r>
      <w:r w:rsidRPr="000F4F41">
        <w:br/>
        <w:t>или службы – род занятий)</w:t>
      </w:r>
    </w:p>
    <w:p w:rsidR="00DD44FA" w:rsidRPr="000F4F41" w:rsidRDefault="00DD44FA" w:rsidP="00920A51">
      <w:pPr>
        <w:jc w:val="both"/>
        <w:rPr>
          <w:sz w:val="24"/>
          <w:szCs w:val="24"/>
        </w:rPr>
      </w:pPr>
    </w:p>
    <w:p w:rsidR="00DD44FA" w:rsidRPr="000F4F41" w:rsidRDefault="00DD44FA" w:rsidP="00920A51">
      <w:pPr>
        <w:jc w:val="both"/>
        <w:rPr>
          <w:sz w:val="24"/>
          <w:szCs w:val="24"/>
        </w:rPr>
      </w:pPr>
      <w:r w:rsidRPr="000F4F41">
        <w:rPr>
          <w:sz w:val="24"/>
          <w:szCs w:val="24"/>
        </w:rPr>
        <w:t>об имуществе, принадлежащем ей (</w:t>
      </w:r>
      <w:r w:rsidRPr="000F4F41">
        <w:rPr>
          <w:strike/>
          <w:sz w:val="24"/>
          <w:szCs w:val="24"/>
        </w:rPr>
        <w:t>ему</w:t>
      </w:r>
      <w:r w:rsidRPr="000F4F41">
        <w:rPr>
          <w:sz w:val="24"/>
          <w:szCs w:val="24"/>
        </w:rPr>
        <w:t>) на праве собственности, о вкладах в банках, ценных бумагах, об обязательствах имущественного характера по состоянию на конец отчетного периода (</w:t>
      </w:r>
      <w:r w:rsidRPr="00870D4B">
        <w:rPr>
          <w:strike/>
          <w:sz w:val="24"/>
          <w:szCs w:val="24"/>
        </w:rPr>
        <w:t>на отчетную дату</w:t>
      </w:r>
      <w:r w:rsidRPr="000F4F41">
        <w:rPr>
          <w:sz w:val="24"/>
          <w:szCs w:val="24"/>
        </w:rPr>
        <w:t>):</w:t>
      </w:r>
    </w:p>
    <w:p w:rsidR="00DD44FA" w:rsidRPr="000F4F41" w:rsidRDefault="00DD44FA" w:rsidP="00920A51">
      <w:pPr>
        <w:spacing w:before="1200"/>
        <w:rPr>
          <w:sz w:val="24"/>
          <w:szCs w:val="24"/>
        </w:rPr>
      </w:pPr>
      <w:r w:rsidRPr="000F4F41">
        <w:rPr>
          <w:sz w:val="24"/>
          <w:szCs w:val="24"/>
        </w:rPr>
        <w:t>_________________</w:t>
      </w:r>
    </w:p>
    <w:p w:rsidR="00DD44FA" w:rsidRPr="00317B90" w:rsidRDefault="00DD44FA" w:rsidP="00317B90">
      <w:pPr>
        <w:ind w:firstLine="567"/>
        <w:jc w:val="both"/>
      </w:pPr>
      <w:r w:rsidRPr="000F4F41">
        <w:rPr>
          <w:vertAlign w:val="superscript"/>
        </w:rPr>
        <w:t>1</w:t>
      </w:r>
      <w:r w:rsidRPr="000F4F41">
        <w:t> Сведения представляются отдельно на супругу (супруга) и на каждого из несовершеннолетних детей федерального государственного служащего, который представляет сведения.</w:t>
      </w:r>
    </w:p>
    <w:p w:rsidR="00DD44FA" w:rsidRPr="000F4F41" w:rsidRDefault="00DD44FA" w:rsidP="00920A51">
      <w:pPr>
        <w:pageBreakBefore/>
        <w:spacing w:after="360"/>
        <w:ind w:firstLine="567"/>
        <w:rPr>
          <w:b/>
          <w:bCs/>
          <w:sz w:val="24"/>
          <w:szCs w:val="24"/>
        </w:rPr>
      </w:pPr>
      <w:r w:rsidRPr="000F4F41">
        <w:rPr>
          <w:b/>
          <w:bCs/>
          <w:sz w:val="24"/>
          <w:szCs w:val="24"/>
        </w:rPr>
        <w:t xml:space="preserve">Раздел 1. Сведения о доходах </w:t>
      </w:r>
      <w:r w:rsidRPr="000F4F41"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6521"/>
        <w:gridCol w:w="2835"/>
      </w:tblGrid>
      <w:tr w:rsidR="00DD44FA" w:rsidRPr="000F4F41">
        <w:tc>
          <w:tcPr>
            <w:tcW w:w="595" w:type="dxa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№</w:t>
            </w:r>
            <w:r w:rsidRPr="000F4F41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6521" w:type="dxa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Вид дохода</w:t>
            </w:r>
          </w:p>
        </w:tc>
        <w:tc>
          <w:tcPr>
            <w:tcW w:w="2835" w:type="dxa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 xml:space="preserve">Величина дохода </w:t>
            </w:r>
            <w:r w:rsidRPr="000F4F41">
              <w:rPr>
                <w:sz w:val="24"/>
                <w:szCs w:val="24"/>
                <w:vertAlign w:val="superscript"/>
              </w:rPr>
              <w:t>2</w:t>
            </w:r>
            <w:r w:rsidRPr="000F4F41">
              <w:rPr>
                <w:sz w:val="24"/>
                <w:szCs w:val="24"/>
              </w:rPr>
              <w:br/>
              <w:t>(руб.)</w:t>
            </w:r>
          </w:p>
        </w:tc>
      </w:tr>
      <w:tr w:rsidR="00DD44FA" w:rsidRPr="000F4F41">
        <w:tc>
          <w:tcPr>
            <w:tcW w:w="595" w:type="dxa"/>
            <w:vAlign w:val="bottom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1</w:t>
            </w:r>
          </w:p>
        </w:tc>
        <w:tc>
          <w:tcPr>
            <w:tcW w:w="6521" w:type="dxa"/>
            <w:vAlign w:val="bottom"/>
          </w:tcPr>
          <w:p w:rsidR="00DD44FA" w:rsidRPr="000F4F41" w:rsidRDefault="00DD44FA" w:rsidP="00920A51">
            <w:pPr>
              <w:ind w:left="57"/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bottom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3</w:t>
            </w:r>
          </w:p>
        </w:tc>
      </w:tr>
      <w:tr w:rsidR="00DD44FA" w:rsidRPr="000F4F41">
        <w:trPr>
          <w:trHeight w:val="660"/>
        </w:trPr>
        <w:tc>
          <w:tcPr>
            <w:tcW w:w="595" w:type="dxa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DD44FA" w:rsidRPr="000F4F41" w:rsidRDefault="00DD44FA" w:rsidP="00920A51">
            <w:pPr>
              <w:ind w:left="57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Доход по основному месту работы</w:t>
            </w:r>
          </w:p>
        </w:tc>
        <w:tc>
          <w:tcPr>
            <w:tcW w:w="2835" w:type="dxa"/>
          </w:tcPr>
          <w:p w:rsidR="00DD44FA" w:rsidRPr="000F4F41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161802,67</w:t>
            </w:r>
          </w:p>
        </w:tc>
      </w:tr>
      <w:tr w:rsidR="00DD44FA" w:rsidRPr="000F4F41">
        <w:trPr>
          <w:trHeight w:val="660"/>
        </w:trPr>
        <w:tc>
          <w:tcPr>
            <w:tcW w:w="595" w:type="dxa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DD44FA" w:rsidRPr="000F4F41" w:rsidRDefault="00DD44FA" w:rsidP="00920A51">
            <w:pPr>
              <w:ind w:left="57"/>
              <w:rPr>
                <w:i/>
                <w:iCs/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Доход от педагогической деятельности</w:t>
            </w:r>
            <w:r w:rsidRPr="000F4F41">
              <w:rPr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DD44FA" w:rsidRPr="000F4F41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нет</w:t>
            </w:r>
          </w:p>
        </w:tc>
      </w:tr>
      <w:tr w:rsidR="00DD44FA" w:rsidRPr="000F4F41">
        <w:trPr>
          <w:trHeight w:val="660"/>
        </w:trPr>
        <w:tc>
          <w:tcPr>
            <w:tcW w:w="595" w:type="dxa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DD44FA" w:rsidRPr="000F4F41" w:rsidRDefault="00DD44FA" w:rsidP="00920A51">
            <w:pPr>
              <w:ind w:left="57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 xml:space="preserve">Доход от научной деятельности </w:t>
            </w:r>
          </w:p>
        </w:tc>
        <w:tc>
          <w:tcPr>
            <w:tcW w:w="2835" w:type="dxa"/>
          </w:tcPr>
          <w:p w:rsidR="00DD44FA" w:rsidRPr="000F4F41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нет</w:t>
            </w:r>
          </w:p>
        </w:tc>
      </w:tr>
      <w:tr w:rsidR="00DD44FA" w:rsidRPr="000F4F41">
        <w:trPr>
          <w:trHeight w:val="660"/>
        </w:trPr>
        <w:tc>
          <w:tcPr>
            <w:tcW w:w="595" w:type="dxa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DD44FA" w:rsidRPr="000F4F41" w:rsidRDefault="00DD44FA" w:rsidP="00920A51">
            <w:pPr>
              <w:ind w:left="57"/>
              <w:rPr>
                <w:i/>
                <w:iCs/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 xml:space="preserve">Доход от иной творческой деятельности </w:t>
            </w:r>
          </w:p>
        </w:tc>
        <w:tc>
          <w:tcPr>
            <w:tcW w:w="2835" w:type="dxa"/>
          </w:tcPr>
          <w:p w:rsidR="00DD44FA" w:rsidRPr="000F4F41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300,00</w:t>
            </w:r>
          </w:p>
        </w:tc>
      </w:tr>
      <w:tr w:rsidR="00DD44FA" w:rsidRPr="000F4F41">
        <w:trPr>
          <w:trHeight w:val="660"/>
        </w:trPr>
        <w:tc>
          <w:tcPr>
            <w:tcW w:w="595" w:type="dxa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DD44FA" w:rsidRPr="000F4F41" w:rsidRDefault="00DD44FA" w:rsidP="00920A51">
            <w:pPr>
              <w:ind w:left="57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Доход от вкладов в банках и иных кредитных организациях</w:t>
            </w:r>
          </w:p>
        </w:tc>
        <w:tc>
          <w:tcPr>
            <w:tcW w:w="2835" w:type="dxa"/>
          </w:tcPr>
          <w:p w:rsidR="00DD44FA" w:rsidRPr="000F4F41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 w:rsidRPr="000F4F41">
              <w:rPr>
                <w:i/>
                <w:iCs/>
                <w:sz w:val="24"/>
                <w:szCs w:val="24"/>
              </w:rPr>
              <w:t>не</w:t>
            </w:r>
            <w:r>
              <w:rPr>
                <w:i/>
                <w:iCs/>
                <w:sz w:val="24"/>
                <w:szCs w:val="24"/>
              </w:rPr>
              <w:t>т</w:t>
            </w:r>
          </w:p>
        </w:tc>
      </w:tr>
      <w:tr w:rsidR="00DD44FA" w:rsidRPr="000F4F41">
        <w:trPr>
          <w:trHeight w:val="660"/>
        </w:trPr>
        <w:tc>
          <w:tcPr>
            <w:tcW w:w="595" w:type="dxa"/>
            <w:tcBorders>
              <w:bottom w:val="nil"/>
            </w:tcBorders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6</w:t>
            </w:r>
          </w:p>
        </w:tc>
        <w:tc>
          <w:tcPr>
            <w:tcW w:w="6521" w:type="dxa"/>
            <w:tcBorders>
              <w:bottom w:val="nil"/>
            </w:tcBorders>
          </w:tcPr>
          <w:p w:rsidR="00DD44FA" w:rsidRPr="000F4F41" w:rsidRDefault="00DD44FA" w:rsidP="00920A51">
            <w:pPr>
              <w:ind w:left="57"/>
              <w:rPr>
                <w:i/>
                <w:iCs/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 xml:space="preserve">Доход от ценных бумаг и долей участия в коммерческих организациях </w:t>
            </w:r>
          </w:p>
        </w:tc>
        <w:tc>
          <w:tcPr>
            <w:tcW w:w="2835" w:type="dxa"/>
            <w:tcBorders>
              <w:bottom w:val="nil"/>
            </w:tcBorders>
          </w:tcPr>
          <w:p w:rsidR="00DD44FA" w:rsidRPr="000F4F41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нет</w:t>
            </w:r>
          </w:p>
        </w:tc>
      </w:tr>
      <w:tr w:rsidR="00DD44FA" w:rsidRPr="000F4F41">
        <w:tc>
          <w:tcPr>
            <w:tcW w:w="595" w:type="dxa"/>
            <w:tcBorders>
              <w:bottom w:val="nil"/>
            </w:tcBorders>
            <w:vAlign w:val="bottom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7</w:t>
            </w:r>
          </w:p>
        </w:tc>
        <w:tc>
          <w:tcPr>
            <w:tcW w:w="6521" w:type="dxa"/>
            <w:tcBorders>
              <w:bottom w:val="nil"/>
            </w:tcBorders>
            <w:vAlign w:val="bottom"/>
          </w:tcPr>
          <w:p w:rsidR="00DD44FA" w:rsidRPr="000F4F41" w:rsidRDefault="00DD44FA" w:rsidP="00920A51">
            <w:pPr>
              <w:ind w:left="57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Иные доходы (указать вид дохода):</w:t>
            </w:r>
          </w:p>
        </w:tc>
        <w:tc>
          <w:tcPr>
            <w:tcW w:w="2835" w:type="dxa"/>
            <w:tcBorders>
              <w:bottom w:val="nil"/>
            </w:tcBorders>
            <w:vAlign w:val="bottom"/>
          </w:tcPr>
          <w:p w:rsidR="00DD44FA" w:rsidRPr="000F4F41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D44FA" w:rsidRPr="000F4F41">
        <w:tc>
          <w:tcPr>
            <w:tcW w:w="595" w:type="dxa"/>
            <w:tcBorders>
              <w:top w:val="nil"/>
            </w:tcBorders>
            <w:vAlign w:val="bottom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</w:tcBorders>
            <w:vAlign w:val="center"/>
          </w:tcPr>
          <w:p w:rsidR="00DD44FA" w:rsidRPr="000F4F41" w:rsidRDefault="00DD44FA" w:rsidP="003E7C1F">
            <w:pPr>
              <w:ind w:left="256" w:right="256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DD44FA" w:rsidRPr="002F4AE7" w:rsidRDefault="00DD44FA" w:rsidP="00026F69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      нет</w:t>
            </w:r>
          </w:p>
        </w:tc>
      </w:tr>
      <w:tr w:rsidR="00DD44FA" w:rsidRPr="000F4F41">
        <w:tc>
          <w:tcPr>
            <w:tcW w:w="595" w:type="dxa"/>
            <w:vAlign w:val="bottom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8</w:t>
            </w:r>
          </w:p>
        </w:tc>
        <w:tc>
          <w:tcPr>
            <w:tcW w:w="6521" w:type="dxa"/>
            <w:vAlign w:val="bottom"/>
          </w:tcPr>
          <w:p w:rsidR="00DD44FA" w:rsidRPr="000F4F41" w:rsidRDefault="00DD44FA" w:rsidP="00920A51">
            <w:pPr>
              <w:ind w:left="57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Итого доход за отчетный период</w:t>
            </w:r>
          </w:p>
        </w:tc>
        <w:tc>
          <w:tcPr>
            <w:tcW w:w="2835" w:type="dxa"/>
            <w:vAlign w:val="bottom"/>
          </w:tcPr>
          <w:p w:rsidR="00DD44FA" w:rsidRPr="000F4F41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162102,67</w:t>
            </w:r>
          </w:p>
        </w:tc>
      </w:tr>
    </w:tbl>
    <w:p w:rsidR="00DD44FA" w:rsidRPr="000F4F41" w:rsidRDefault="00DD44FA" w:rsidP="00920A51">
      <w:pPr>
        <w:ind w:firstLine="567"/>
        <w:jc w:val="both"/>
        <w:rPr>
          <w:vertAlign w:val="superscript"/>
        </w:rPr>
      </w:pPr>
    </w:p>
    <w:p w:rsidR="00DD44FA" w:rsidRPr="000F4F41" w:rsidRDefault="00DD44FA" w:rsidP="00920A51">
      <w:pPr>
        <w:jc w:val="both"/>
        <w:rPr>
          <w:vertAlign w:val="superscript"/>
        </w:rPr>
      </w:pPr>
      <w:r w:rsidRPr="000F4F41">
        <w:rPr>
          <w:vertAlign w:val="superscript"/>
        </w:rPr>
        <w:t>_________________________________</w:t>
      </w:r>
    </w:p>
    <w:p w:rsidR="00DD44FA" w:rsidRPr="000F4F41" w:rsidRDefault="00DD44FA" w:rsidP="00920A51">
      <w:pPr>
        <w:ind w:firstLine="567"/>
        <w:jc w:val="both"/>
      </w:pPr>
      <w:r w:rsidRPr="000F4F41">
        <w:rPr>
          <w:vertAlign w:val="superscript"/>
        </w:rPr>
        <w:t>1</w:t>
      </w:r>
      <w:r w:rsidRPr="000F4F41">
        <w:t> Указываются доходы (включая пенсии, пособия, иные выплаты) за отчетный период.</w:t>
      </w:r>
    </w:p>
    <w:p w:rsidR="00DD44FA" w:rsidRPr="000F4F41" w:rsidRDefault="00DD44FA" w:rsidP="00920A51">
      <w:pPr>
        <w:ind w:firstLine="567"/>
        <w:jc w:val="both"/>
      </w:pPr>
      <w:r w:rsidRPr="000F4F41">
        <w:rPr>
          <w:vertAlign w:val="superscript"/>
        </w:rPr>
        <w:t>2</w:t>
      </w:r>
      <w:r w:rsidRPr="000F4F41">
        <w:t> Доход, полученный в иностранной валюте, указывается в рублях по курсу Банка России на дату получения дохода.</w:t>
      </w:r>
    </w:p>
    <w:p w:rsidR="00DD44FA" w:rsidRPr="000F4F41" w:rsidRDefault="00DD44FA" w:rsidP="00920A51">
      <w:pPr>
        <w:rPr>
          <w:sz w:val="24"/>
          <w:szCs w:val="24"/>
        </w:rPr>
      </w:pPr>
    </w:p>
    <w:p w:rsidR="00DD44FA" w:rsidRPr="000F4F41" w:rsidRDefault="00DD44FA" w:rsidP="00920A51">
      <w:pPr>
        <w:rPr>
          <w:sz w:val="24"/>
          <w:szCs w:val="24"/>
        </w:rPr>
      </w:pPr>
    </w:p>
    <w:p w:rsidR="00DD44FA" w:rsidRPr="00D87DBE" w:rsidRDefault="00DD44FA" w:rsidP="00920A51">
      <w:pPr>
        <w:pageBreakBefore/>
        <w:ind w:firstLine="567"/>
        <w:rPr>
          <w:b/>
          <w:bCs/>
          <w:sz w:val="24"/>
          <w:szCs w:val="24"/>
        </w:rPr>
      </w:pPr>
      <w:r w:rsidRPr="00D87DBE">
        <w:rPr>
          <w:b/>
          <w:bCs/>
          <w:sz w:val="24"/>
          <w:szCs w:val="24"/>
        </w:rPr>
        <w:t>Раздел 2. Сведения об имуществе</w:t>
      </w:r>
    </w:p>
    <w:p w:rsidR="00DD44FA" w:rsidRPr="00D87DBE" w:rsidRDefault="00DD44FA" w:rsidP="00920A51">
      <w:pPr>
        <w:spacing w:after="120"/>
        <w:ind w:firstLine="567"/>
        <w:rPr>
          <w:b/>
          <w:bCs/>
          <w:sz w:val="24"/>
          <w:szCs w:val="24"/>
        </w:rPr>
      </w:pPr>
      <w:r w:rsidRPr="00D87DBE">
        <w:rPr>
          <w:b/>
          <w:bCs/>
          <w:sz w:val="24"/>
          <w:szCs w:val="24"/>
        </w:rPr>
        <w:t>2.1. Недвижимое имущество</w:t>
      </w:r>
    </w:p>
    <w:tbl>
      <w:tblPr>
        <w:tblW w:w="9951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261"/>
        <w:gridCol w:w="2268"/>
        <w:gridCol w:w="2562"/>
        <w:gridCol w:w="1265"/>
      </w:tblGrid>
      <w:tr w:rsidR="00DD44FA" w:rsidRPr="00D87DBE">
        <w:tc>
          <w:tcPr>
            <w:tcW w:w="595" w:type="dxa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№</w:t>
            </w:r>
            <w:r w:rsidRPr="00D87DBE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261" w:type="dxa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Вид и наименование имущества</w:t>
            </w:r>
          </w:p>
        </w:tc>
        <w:tc>
          <w:tcPr>
            <w:tcW w:w="2268" w:type="dxa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 xml:space="preserve">Вид собственности </w:t>
            </w:r>
            <w:r w:rsidRPr="00D87DBE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562" w:type="dxa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Место нахождения (адрес)</w:t>
            </w:r>
          </w:p>
        </w:tc>
        <w:tc>
          <w:tcPr>
            <w:tcW w:w="1265" w:type="dxa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Площадь</w:t>
            </w:r>
            <w:r w:rsidRPr="00D87DBE">
              <w:rPr>
                <w:sz w:val="24"/>
                <w:szCs w:val="24"/>
              </w:rPr>
              <w:br/>
              <w:t>(кв. м)</w:t>
            </w:r>
          </w:p>
        </w:tc>
      </w:tr>
      <w:tr w:rsidR="00DD44FA" w:rsidRPr="00D87DBE">
        <w:tc>
          <w:tcPr>
            <w:tcW w:w="595" w:type="dxa"/>
            <w:tcBorders>
              <w:bottom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3</w:t>
            </w:r>
          </w:p>
        </w:tc>
        <w:tc>
          <w:tcPr>
            <w:tcW w:w="2562" w:type="dxa"/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4</w:t>
            </w:r>
          </w:p>
        </w:tc>
        <w:tc>
          <w:tcPr>
            <w:tcW w:w="1265" w:type="dxa"/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5</w:t>
            </w:r>
          </w:p>
        </w:tc>
      </w:tr>
      <w:tr w:rsidR="00DD44FA" w:rsidRPr="00D87DBE">
        <w:tc>
          <w:tcPr>
            <w:tcW w:w="595" w:type="dxa"/>
            <w:tcBorders>
              <w:bottom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DD44FA" w:rsidRPr="00D87DBE" w:rsidRDefault="00DD44FA" w:rsidP="00920A51">
            <w:pPr>
              <w:ind w:left="57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 xml:space="preserve">Земельные участки </w:t>
            </w:r>
            <w:r w:rsidRPr="00D87DBE">
              <w:rPr>
                <w:sz w:val="24"/>
                <w:szCs w:val="24"/>
                <w:vertAlign w:val="superscript"/>
              </w:rPr>
              <w:t>2</w:t>
            </w:r>
            <w:r w:rsidRPr="00D87DBE">
              <w:rPr>
                <w:sz w:val="24"/>
                <w:szCs w:val="24"/>
              </w:rPr>
              <w:t>:</w:t>
            </w:r>
          </w:p>
        </w:tc>
        <w:tc>
          <w:tcPr>
            <w:tcW w:w="2268" w:type="dxa"/>
            <w:vMerge w:val="restart"/>
          </w:tcPr>
          <w:p w:rsidR="00DD44FA" w:rsidRPr="00D87DBE" w:rsidRDefault="00DD44FA" w:rsidP="00920A51">
            <w:pPr>
              <w:jc w:val="both"/>
              <w:rPr>
                <w:sz w:val="24"/>
                <w:szCs w:val="24"/>
              </w:rPr>
            </w:pPr>
          </w:p>
          <w:p w:rsidR="00DD44FA" w:rsidRDefault="00DD44FA" w:rsidP="00920A51">
            <w:pPr>
              <w:ind w:right="-169"/>
              <w:jc w:val="both"/>
              <w:rPr>
                <w:i/>
                <w:iCs/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 xml:space="preserve">          нет</w:t>
            </w:r>
          </w:p>
          <w:p w:rsidR="00DD44FA" w:rsidRDefault="00DD44FA" w:rsidP="00920A51">
            <w:pPr>
              <w:ind w:right="-169"/>
              <w:jc w:val="both"/>
              <w:rPr>
                <w:i/>
                <w:iCs/>
                <w:sz w:val="23"/>
                <w:szCs w:val="23"/>
              </w:rPr>
            </w:pPr>
          </w:p>
          <w:p w:rsidR="00DD44FA" w:rsidRDefault="00DD44FA" w:rsidP="006F604A">
            <w:pPr>
              <w:ind w:right="-169"/>
              <w:jc w:val="center"/>
              <w:rPr>
                <w:i/>
                <w:iCs/>
                <w:sz w:val="24"/>
                <w:szCs w:val="24"/>
              </w:rPr>
            </w:pPr>
          </w:p>
          <w:p w:rsidR="00DD44FA" w:rsidRDefault="00DD44FA" w:rsidP="006F604A">
            <w:pPr>
              <w:ind w:right="-169"/>
              <w:jc w:val="center"/>
              <w:rPr>
                <w:i/>
                <w:iCs/>
                <w:sz w:val="24"/>
                <w:szCs w:val="24"/>
              </w:rPr>
            </w:pPr>
          </w:p>
          <w:p w:rsidR="00DD44FA" w:rsidRDefault="00DD44FA" w:rsidP="00A20976">
            <w:pPr>
              <w:ind w:right="-169"/>
              <w:rPr>
                <w:i/>
                <w:iCs/>
                <w:sz w:val="24"/>
                <w:szCs w:val="24"/>
              </w:rPr>
            </w:pPr>
          </w:p>
          <w:p w:rsidR="00DD44FA" w:rsidRPr="00D87DBE" w:rsidRDefault="00DD44FA" w:rsidP="00A20976">
            <w:pPr>
              <w:ind w:right="-169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</w:t>
            </w:r>
            <w:r w:rsidRPr="005B1CE6">
              <w:t xml:space="preserve"> индивидуальная          </w:t>
            </w:r>
          </w:p>
        </w:tc>
        <w:tc>
          <w:tcPr>
            <w:tcW w:w="2562" w:type="dxa"/>
            <w:vMerge w:val="restart"/>
          </w:tcPr>
          <w:p w:rsidR="00DD44FA" w:rsidRPr="00D87DB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  <w:p w:rsidR="00DD44FA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  <w:p w:rsidR="00DD44FA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  <w:p w:rsidR="00DD44FA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  <w:p w:rsidR="00DD44FA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  <w:p w:rsidR="00DD44FA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  <w:p w:rsidR="00DD44FA" w:rsidRPr="005B1CE6" w:rsidRDefault="00DD44FA" w:rsidP="00A20976">
            <w:r w:rsidRPr="005B1CE6">
              <w:t xml:space="preserve">        </w:t>
            </w:r>
            <w:r>
              <w:t xml:space="preserve">    </w:t>
            </w:r>
            <w:r w:rsidRPr="005B1CE6">
              <w:t xml:space="preserve">   с.Уйское,       </w:t>
            </w:r>
          </w:p>
          <w:p w:rsidR="00DD44FA" w:rsidRPr="00D87DBE" w:rsidRDefault="00DD44FA" w:rsidP="00A20976">
            <w:pPr>
              <w:jc w:val="center"/>
              <w:rPr>
                <w:i/>
                <w:iCs/>
                <w:sz w:val="24"/>
                <w:szCs w:val="24"/>
              </w:rPr>
            </w:pPr>
            <w:r w:rsidRPr="005B1CE6">
              <w:t xml:space="preserve">      ул.Пугачева д.17         </w:t>
            </w:r>
          </w:p>
        </w:tc>
        <w:tc>
          <w:tcPr>
            <w:tcW w:w="1265" w:type="dxa"/>
            <w:vMerge w:val="restart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  <w:p w:rsidR="00DD44FA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  <w:p w:rsidR="00DD44FA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  <w:p w:rsidR="00DD44FA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  <w:p w:rsidR="00DD44FA" w:rsidRDefault="00DD44FA" w:rsidP="00920A51">
            <w:pPr>
              <w:jc w:val="center"/>
            </w:pPr>
          </w:p>
          <w:p w:rsidR="00DD44FA" w:rsidRPr="00D87DB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 w:rsidRPr="005B1CE6">
              <w:t>400</w:t>
            </w:r>
          </w:p>
        </w:tc>
      </w:tr>
      <w:tr w:rsidR="00DD44FA" w:rsidRPr="00D87DB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  <w:tcBorders>
              <w:top w:val="nil"/>
            </w:tcBorders>
          </w:tcPr>
          <w:p w:rsidR="00DD44FA" w:rsidRPr="00D87DBE" w:rsidRDefault="00DD44FA" w:rsidP="00920A51">
            <w:pPr>
              <w:ind w:left="57"/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 xml:space="preserve">1) </w:t>
            </w:r>
            <w:r w:rsidRPr="00D87DBE">
              <w:rPr>
                <w:i/>
                <w:iCs/>
                <w:sz w:val="24"/>
                <w:szCs w:val="24"/>
              </w:rPr>
              <w:t>дачный земельный участок</w:t>
            </w:r>
          </w:p>
          <w:p w:rsidR="00DD44FA" w:rsidRPr="00D87DBE" w:rsidRDefault="00DD44FA" w:rsidP="00920A51">
            <w:pPr>
              <w:ind w:left="57"/>
              <w:jc w:val="center"/>
              <w:rPr>
                <w:sz w:val="24"/>
                <w:szCs w:val="24"/>
              </w:rPr>
            </w:pPr>
          </w:p>
          <w:p w:rsidR="00DD44FA" w:rsidRPr="00D87DBE" w:rsidRDefault="00DD44FA" w:rsidP="00920A51">
            <w:pPr>
              <w:ind w:left="57"/>
              <w:jc w:val="center"/>
              <w:rPr>
                <w:sz w:val="24"/>
                <w:szCs w:val="24"/>
              </w:rPr>
            </w:pPr>
          </w:p>
          <w:p w:rsidR="00DD44FA" w:rsidRPr="00D87DBE" w:rsidRDefault="00DD44FA" w:rsidP="00920A51">
            <w:pPr>
              <w:ind w:left="57"/>
              <w:jc w:val="center"/>
              <w:rPr>
                <w:sz w:val="24"/>
                <w:szCs w:val="24"/>
              </w:rPr>
            </w:pPr>
          </w:p>
          <w:p w:rsidR="00DD44FA" w:rsidRPr="00D87DBE" w:rsidRDefault="00DD44FA" w:rsidP="00920A51">
            <w:pPr>
              <w:ind w:left="57"/>
              <w:jc w:val="center"/>
              <w:rPr>
                <w:sz w:val="24"/>
                <w:szCs w:val="24"/>
              </w:rPr>
            </w:pPr>
          </w:p>
          <w:p w:rsidR="00DD44FA" w:rsidRPr="000510A1" w:rsidRDefault="00DD44FA" w:rsidP="00920A51">
            <w:pPr>
              <w:ind w:left="57"/>
              <w:rPr>
                <w:i/>
                <w:iCs/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 xml:space="preserve">2) </w:t>
            </w:r>
            <w:r>
              <w:rPr>
                <w:i/>
                <w:iCs/>
                <w:sz w:val="24"/>
                <w:szCs w:val="24"/>
              </w:rPr>
              <w:t>земельный участок</w:t>
            </w:r>
          </w:p>
          <w:p w:rsidR="00DD44FA" w:rsidRDefault="00DD44FA" w:rsidP="00920A51">
            <w:pPr>
              <w:ind w:left="57"/>
              <w:rPr>
                <w:sz w:val="24"/>
                <w:szCs w:val="24"/>
              </w:rPr>
            </w:pPr>
          </w:p>
          <w:p w:rsidR="00DD44FA" w:rsidRPr="00D87DBE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62" w:type="dxa"/>
            <w:vMerge/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dxa"/>
            <w:vMerge/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D87DB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bottom"/>
          </w:tcPr>
          <w:p w:rsidR="00DD44FA" w:rsidRPr="00D87DBE" w:rsidRDefault="00DD44FA" w:rsidP="00920A5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bottom"/>
          </w:tcPr>
          <w:p w:rsidR="00DD44FA" w:rsidRPr="00D87DBE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2562" w:type="dxa"/>
            <w:vMerge/>
            <w:vAlign w:val="bottom"/>
          </w:tcPr>
          <w:p w:rsidR="00DD44FA" w:rsidRPr="00D87DBE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1265" w:type="dxa"/>
            <w:vMerge/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D87DBE">
        <w:trPr>
          <w:trHeight w:val="922"/>
        </w:trPr>
        <w:tc>
          <w:tcPr>
            <w:tcW w:w="595" w:type="dxa"/>
            <w:tcBorders>
              <w:top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bottom"/>
          </w:tcPr>
          <w:p w:rsidR="00DD44FA" w:rsidRPr="00D87DBE" w:rsidRDefault="00DD44FA" w:rsidP="00920A5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bottom"/>
          </w:tcPr>
          <w:p w:rsidR="00DD44FA" w:rsidRPr="00D87DBE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2562" w:type="dxa"/>
            <w:vMerge/>
            <w:vAlign w:val="bottom"/>
          </w:tcPr>
          <w:p w:rsidR="00DD44FA" w:rsidRPr="00D87DBE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1265" w:type="dxa"/>
            <w:vMerge/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D87DBE">
        <w:tc>
          <w:tcPr>
            <w:tcW w:w="595" w:type="dxa"/>
            <w:tcBorders>
              <w:bottom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2</w:t>
            </w:r>
          </w:p>
        </w:tc>
        <w:tc>
          <w:tcPr>
            <w:tcW w:w="3261" w:type="dxa"/>
            <w:vMerge w:val="restart"/>
          </w:tcPr>
          <w:p w:rsidR="00DD44FA" w:rsidRPr="00D87DBE" w:rsidRDefault="00DD44FA" w:rsidP="00920A51">
            <w:pPr>
              <w:ind w:left="57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Жилые дома:</w:t>
            </w:r>
          </w:p>
          <w:p w:rsidR="00DD44FA" w:rsidRPr="00D87DBE" w:rsidRDefault="00DD44FA" w:rsidP="00920A51">
            <w:pPr>
              <w:ind w:left="57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1)</w:t>
            </w:r>
            <w:r w:rsidRPr="00D87DBE">
              <w:rPr>
                <w:i/>
                <w:iCs/>
                <w:sz w:val="24"/>
                <w:szCs w:val="24"/>
              </w:rPr>
              <w:t xml:space="preserve"> жилой дом</w:t>
            </w:r>
          </w:p>
          <w:p w:rsidR="00DD44FA" w:rsidRPr="00D87DBE" w:rsidRDefault="00DD44FA" w:rsidP="00920A51">
            <w:pPr>
              <w:ind w:left="57"/>
              <w:rPr>
                <w:sz w:val="24"/>
                <w:szCs w:val="24"/>
              </w:rPr>
            </w:pPr>
          </w:p>
          <w:p w:rsidR="00DD44FA" w:rsidRDefault="00DD44FA" w:rsidP="00920A51">
            <w:pPr>
              <w:ind w:left="57"/>
              <w:rPr>
                <w:sz w:val="24"/>
                <w:szCs w:val="24"/>
              </w:rPr>
            </w:pPr>
          </w:p>
          <w:p w:rsidR="00DD44FA" w:rsidRPr="00D87DBE" w:rsidRDefault="00DD44FA" w:rsidP="00920A51">
            <w:pPr>
              <w:ind w:left="57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 xml:space="preserve">2) </w:t>
            </w:r>
          </w:p>
        </w:tc>
        <w:tc>
          <w:tcPr>
            <w:tcW w:w="2268" w:type="dxa"/>
            <w:vMerge w:val="restart"/>
          </w:tcPr>
          <w:p w:rsidR="00DD44FA" w:rsidRPr="00D87DBE" w:rsidRDefault="00DD44FA" w:rsidP="00A20976">
            <w:pPr>
              <w:ind w:left="-28" w:right="-28"/>
              <w:rPr>
                <w:sz w:val="24"/>
                <w:szCs w:val="24"/>
              </w:rPr>
            </w:pPr>
            <w:r>
              <w:t xml:space="preserve">   </w:t>
            </w:r>
            <w:r w:rsidRPr="005B1CE6">
              <w:t xml:space="preserve">  индивидуальная          </w:t>
            </w:r>
          </w:p>
        </w:tc>
        <w:tc>
          <w:tcPr>
            <w:tcW w:w="2562" w:type="dxa"/>
            <w:tcBorders>
              <w:bottom w:val="nil"/>
            </w:tcBorders>
            <w:vAlign w:val="bottom"/>
          </w:tcPr>
          <w:p w:rsidR="00DD44FA" w:rsidRPr="005B1CE6" w:rsidRDefault="00DD44FA" w:rsidP="00A20976">
            <w:r w:rsidRPr="005B1CE6">
              <w:t xml:space="preserve">        </w:t>
            </w:r>
            <w:r>
              <w:t xml:space="preserve">    </w:t>
            </w:r>
            <w:r w:rsidRPr="005B1CE6">
              <w:t xml:space="preserve">   с.Уйское,       </w:t>
            </w:r>
          </w:p>
          <w:p w:rsidR="00DD44FA" w:rsidRPr="00D87DBE" w:rsidRDefault="00DD44FA" w:rsidP="00A20976">
            <w:pPr>
              <w:jc w:val="center"/>
              <w:rPr>
                <w:sz w:val="24"/>
                <w:szCs w:val="24"/>
              </w:rPr>
            </w:pPr>
            <w:r w:rsidRPr="005B1CE6">
              <w:t xml:space="preserve">      ул.Пугачева д.17         </w:t>
            </w:r>
          </w:p>
        </w:tc>
        <w:tc>
          <w:tcPr>
            <w:tcW w:w="1265" w:type="dxa"/>
            <w:vMerge w:val="restart"/>
          </w:tcPr>
          <w:p w:rsidR="00DD44FA" w:rsidRPr="00D87DB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 w:rsidRPr="005B1CE6">
              <w:t>108,4</w:t>
            </w:r>
          </w:p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D87DB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bottom"/>
          </w:tcPr>
          <w:p w:rsidR="00DD44FA" w:rsidRPr="00D87DBE" w:rsidRDefault="00DD44FA" w:rsidP="00920A51">
            <w:pPr>
              <w:ind w:left="57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62" w:type="dxa"/>
            <w:vMerge w:val="restart"/>
            <w:tcBorders>
              <w:top w:val="nil"/>
            </w:tcBorders>
          </w:tcPr>
          <w:p w:rsidR="00DD44FA" w:rsidRPr="00D87DBE" w:rsidRDefault="00DD44FA" w:rsidP="00920A51">
            <w:pPr>
              <w:ind w:left="-28" w:right="-17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265" w:type="dxa"/>
            <w:vMerge/>
            <w:tcBorders>
              <w:bottom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D44FA" w:rsidRPr="00D87DBE">
        <w:trPr>
          <w:trHeight w:val="54"/>
        </w:trPr>
        <w:tc>
          <w:tcPr>
            <w:tcW w:w="595" w:type="dxa"/>
            <w:tcBorders>
              <w:top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bottom"/>
          </w:tcPr>
          <w:p w:rsidR="00DD44FA" w:rsidRPr="00D87DBE" w:rsidRDefault="00DD44FA" w:rsidP="00920A5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bottom"/>
          </w:tcPr>
          <w:p w:rsidR="00DD44FA" w:rsidRPr="00D87DBE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2562" w:type="dxa"/>
            <w:vMerge/>
            <w:vAlign w:val="bottom"/>
          </w:tcPr>
          <w:p w:rsidR="00DD44FA" w:rsidRPr="00D87DBE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1265" w:type="dxa"/>
            <w:vMerge/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D87DBE">
        <w:tc>
          <w:tcPr>
            <w:tcW w:w="595" w:type="dxa"/>
            <w:tcBorders>
              <w:bottom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3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DD44FA" w:rsidRPr="00D87DBE" w:rsidRDefault="00DD44FA" w:rsidP="00920A51">
            <w:pPr>
              <w:ind w:left="57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Квартиры:</w:t>
            </w:r>
          </w:p>
        </w:tc>
        <w:tc>
          <w:tcPr>
            <w:tcW w:w="2268" w:type="dxa"/>
            <w:vMerge w:val="restart"/>
          </w:tcPr>
          <w:p w:rsidR="00DD44FA" w:rsidRPr="00D87DBE" w:rsidRDefault="00DD44FA" w:rsidP="00920A51">
            <w:pPr>
              <w:ind w:left="-28" w:right="-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2562" w:type="dxa"/>
            <w:tcBorders>
              <w:bottom w:val="nil"/>
            </w:tcBorders>
            <w:vAlign w:val="bottom"/>
          </w:tcPr>
          <w:p w:rsidR="00DD44FA" w:rsidRPr="00D87DBE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1265" w:type="dxa"/>
            <w:tcBorders>
              <w:bottom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D87DB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DD44FA" w:rsidRPr="00D87DBE" w:rsidRDefault="00DD44FA" w:rsidP="00920A51">
            <w:pPr>
              <w:ind w:left="57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 xml:space="preserve">1) </w:t>
            </w:r>
            <w:r w:rsidRPr="00D87DBE">
              <w:rPr>
                <w:i/>
                <w:iCs/>
                <w:sz w:val="24"/>
                <w:szCs w:val="24"/>
              </w:rPr>
              <w:t>квартира</w:t>
            </w:r>
          </w:p>
        </w:tc>
        <w:tc>
          <w:tcPr>
            <w:tcW w:w="2268" w:type="dxa"/>
            <w:vMerge/>
            <w:tcBorders>
              <w:bottom w:val="nil"/>
            </w:tcBorders>
            <w:vAlign w:val="bottom"/>
          </w:tcPr>
          <w:p w:rsidR="00DD44FA" w:rsidRPr="00D87DBE" w:rsidRDefault="00DD44FA" w:rsidP="00920A51">
            <w:pPr>
              <w:ind w:left="539" w:right="-28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62" w:type="dxa"/>
            <w:tcBorders>
              <w:top w:val="nil"/>
              <w:bottom w:val="nil"/>
            </w:tcBorders>
          </w:tcPr>
          <w:p w:rsidR="00DD44FA" w:rsidRPr="00D87DB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nil"/>
              <w:bottom w:val="nil"/>
            </w:tcBorders>
          </w:tcPr>
          <w:p w:rsidR="00DD44FA" w:rsidRPr="00D87DB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D44FA" w:rsidRPr="00D87DB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DD44FA" w:rsidRPr="00D87DBE" w:rsidRDefault="00DD44FA" w:rsidP="00920A51">
            <w:pPr>
              <w:ind w:left="57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 xml:space="preserve">2) 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DD44FA" w:rsidRPr="00D87DBE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2562" w:type="dxa"/>
            <w:tcBorders>
              <w:top w:val="nil"/>
              <w:bottom w:val="nil"/>
            </w:tcBorders>
            <w:vAlign w:val="bottom"/>
          </w:tcPr>
          <w:p w:rsidR="00DD44FA" w:rsidRPr="00D87DBE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nil"/>
              <w:bottom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D87DBE">
        <w:tc>
          <w:tcPr>
            <w:tcW w:w="595" w:type="dxa"/>
            <w:tcBorders>
              <w:bottom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4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DD44FA" w:rsidRPr="00D87DBE" w:rsidRDefault="00DD44FA" w:rsidP="00920A51">
            <w:pPr>
              <w:ind w:left="57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Дачи:</w:t>
            </w:r>
          </w:p>
        </w:tc>
        <w:tc>
          <w:tcPr>
            <w:tcW w:w="2268" w:type="dxa"/>
            <w:tcBorders>
              <w:bottom w:val="nil"/>
            </w:tcBorders>
            <w:vAlign w:val="bottom"/>
          </w:tcPr>
          <w:p w:rsidR="00DD44FA" w:rsidRPr="00D87DBE" w:rsidRDefault="00DD44FA" w:rsidP="00920A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нет</w:t>
            </w:r>
          </w:p>
        </w:tc>
        <w:tc>
          <w:tcPr>
            <w:tcW w:w="2562" w:type="dxa"/>
            <w:tcBorders>
              <w:bottom w:val="nil"/>
            </w:tcBorders>
            <w:vAlign w:val="bottom"/>
          </w:tcPr>
          <w:p w:rsidR="00DD44FA" w:rsidRPr="00D87DBE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1265" w:type="dxa"/>
            <w:tcBorders>
              <w:bottom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D87DB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DD44FA" w:rsidRPr="00D87DBE" w:rsidRDefault="00DD44FA" w:rsidP="00920A51">
            <w:pPr>
              <w:ind w:left="57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 xml:space="preserve">1) </w:t>
            </w:r>
            <w:r w:rsidRPr="00D87DBE">
              <w:rPr>
                <w:i/>
                <w:iCs/>
                <w:sz w:val="24"/>
                <w:szCs w:val="24"/>
              </w:rPr>
              <w:t>дачный дом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D44FA" w:rsidRPr="00D87DB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62" w:type="dxa"/>
            <w:tcBorders>
              <w:top w:val="nil"/>
              <w:bottom w:val="nil"/>
            </w:tcBorders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nil"/>
              <w:bottom w:val="nil"/>
            </w:tcBorders>
          </w:tcPr>
          <w:p w:rsidR="00DD44FA" w:rsidRPr="00D87DB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D44FA" w:rsidRPr="00D87DB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DD44FA" w:rsidRPr="00D87DBE" w:rsidRDefault="00DD44FA" w:rsidP="00920A51">
            <w:pPr>
              <w:ind w:left="57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 xml:space="preserve">2) 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DD44FA" w:rsidRPr="00D87DBE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2562" w:type="dxa"/>
            <w:tcBorders>
              <w:top w:val="nil"/>
              <w:bottom w:val="nil"/>
            </w:tcBorders>
            <w:vAlign w:val="bottom"/>
          </w:tcPr>
          <w:p w:rsidR="00DD44FA" w:rsidRPr="00D87DBE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nil"/>
              <w:bottom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D87DBE">
        <w:tc>
          <w:tcPr>
            <w:tcW w:w="595" w:type="dxa"/>
            <w:tcBorders>
              <w:bottom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5</w:t>
            </w:r>
          </w:p>
        </w:tc>
        <w:tc>
          <w:tcPr>
            <w:tcW w:w="3261" w:type="dxa"/>
            <w:vMerge w:val="restart"/>
          </w:tcPr>
          <w:p w:rsidR="00DD44FA" w:rsidRPr="00D87DBE" w:rsidRDefault="00DD44FA" w:rsidP="00920A51">
            <w:pPr>
              <w:ind w:left="57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Гаражи:</w:t>
            </w:r>
          </w:p>
          <w:p w:rsidR="00DD44FA" w:rsidRPr="00D87DBE" w:rsidRDefault="00DD44FA" w:rsidP="00920A51">
            <w:pPr>
              <w:ind w:left="57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1)</w:t>
            </w:r>
          </w:p>
          <w:p w:rsidR="00DD44FA" w:rsidRPr="00D87DBE" w:rsidRDefault="00DD44FA" w:rsidP="00920A51">
            <w:pPr>
              <w:ind w:left="57"/>
              <w:rPr>
                <w:sz w:val="24"/>
                <w:szCs w:val="24"/>
              </w:rPr>
            </w:pPr>
          </w:p>
          <w:p w:rsidR="00DD44FA" w:rsidRPr="00D87DBE" w:rsidRDefault="00DD44FA" w:rsidP="00920A51">
            <w:pPr>
              <w:ind w:left="57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 xml:space="preserve">2) </w:t>
            </w:r>
          </w:p>
        </w:tc>
        <w:tc>
          <w:tcPr>
            <w:tcW w:w="2268" w:type="dxa"/>
            <w:vMerge w:val="restart"/>
          </w:tcPr>
          <w:p w:rsidR="00DD44FA" w:rsidRPr="00D87DB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  <w:p w:rsidR="00DD44FA" w:rsidRPr="00521DE5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 w:rsidRPr="00521DE5">
              <w:rPr>
                <w:i/>
                <w:iCs/>
                <w:sz w:val="24"/>
                <w:szCs w:val="24"/>
              </w:rPr>
              <w:t>нет</w:t>
            </w:r>
          </w:p>
        </w:tc>
        <w:tc>
          <w:tcPr>
            <w:tcW w:w="2562" w:type="dxa"/>
            <w:tcBorders>
              <w:bottom w:val="nil"/>
            </w:tcBorders>
            <w:vAlign w:val="bottom"/>
          </w:tcPr>
          <w:p w:rsidR="00DD44FA" w:rsidRPr="00D87DBE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1265" w:type="dxa"/>
            <w:vMerge w:val="restart"/>
          </w:tcPr>
          <w:p w:rsidR="00DD44FA" w:rsidRPr="00D87DB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D87DB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bottom"/>
          </w:tcPr>
          <w:p w:rsidR="00DD44FA" w:rsidRPr="00D87DBE" w:rsidRDefault="00DD44FA" w:rsidP="00920A51">
            <w:pPr>
              <w:ind w:left="57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62" w:type="dxa"/>
            <w:tcBorders>
              <w:top w:val="nil"/>
              <w:bottom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265" w:type="dxa"/>
            <w:vMerge/>
            <w:vAlign w:val="bottom"/>
          </w:tcPr>
          <w:p w:rsidR="00DD44FA" w:rsidRPr="00D87DB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D44FA" w:rsidRPr="00D87DB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bottom"/>
          </w:tcPr>
          <w:p w:rsidR="00DD44FA" w:rsidRPr="00D87DBE" w:rsidRDefault="00DD44FA" w:rsidP="00920A5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DD44FA" w:rsidRPr="00D87DBE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2562" w:type="dxa"/>
            <w:tcBorders>
              <w:top w:val="nil"/>
              <w:bottom w:val="nil"/>
            </w:tcBorders>
            <w:vAlign w:val="bottom"/>
          </w:tcPr>
          <w:p w:rsidR="00DD44FA" w:rsidRPr="00D87DBE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1265" w:type="dxa"/>
            <w:vMerge/>
            <w:tcBorders>
              <w:bottom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D87DBE">
        <w:tc>
          <w:tcPr>
            <w:tcW w:w="595" w:type="dxa"/>
            <w:tcBorders>
              <w:bottom w:val="nil"/>
            </w:tcBorders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6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DD44FA" w:rsidRPr="00D87DBE" w:rsidRDefault="00DD44FA" w:rsidP="00920A51">
            <w:pPr>
              <w:ind w:left="57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>Иное недвижимое имущество:</w:t>
            </w:r>
          </w:p>
        </w:tc>
        <w:tc>
          <w:tcPr>
            <w:tcW w:w="2268" w:type="dxa"/>
            <w:vMerge w:val="restart"/>
          </w:tcPr>
          <w:p w:rsidR="00DD44FA" w:rsidRPr="00D87DB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  <w:p w:rsidR="00DD44FA" w:rsidRPr="00521DE5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 w:rsidRPr="00521DE5">
              <w:rPr>
                <w:i/>
                <w:iCs/>
                <w:sz w:val="24"/>
                <w:szCs w:val="24"/>
              </w:rPr>
              <w:t>нет</w:t>
            </w:r>
          </w:p>
        </w:tc>
        <w:tc>
          <w:tcPr>
            <w:tcW w:w="2562" w:type="dxa"/>
            <w:tcBorders>
              <w:bottom w:val="nil"/>
            </w:tcBorders>
            <w:vAlign w:val="bottom"/>
          </w:tcPr>
          <w:p w:rsidR="00DD44FA" w:rsidRPr="00D87DBE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1265" w:type="dxa"/>
            <w:tcBorders>
              <w:bottom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D87DB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  <w:tcBorders>
              <w:top w:val="nil"/>
            </w:tcBorders>
          </w:tcPr>
          <w:p w:rsidR="00DD44FA" w:rsidRPr="00C110DE" w:rsidRDefault="00DD44FA" w:rsidP="00920A51">
            <w:pPr>
              <w:ind w:left="57"/>
              <w:rPr>
                <w:i/>
                <w:iCs/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 xml:space="preserve">1) </w:t>
            </w:r>
          </w:p>
          <w:p w:rsidR="00DD44FA" w:rsidRPr="00D87DBE" w:rsidRDefault="00DD44FA" w:rsidP="00920A51">
            <w:pPr>
              <w:ind w:left="57"/>
              <w:rPr>
                <w:sz w:val="24"/>
                <w:szCs w:val="24"/>
              </w:rPr>
            </w:pPr>
            <w:r w:rsidRPr="00D87DBE">
              <w:rPr>
                <w:sz w:val="24"/>
                <w:szCs w:val="24"/>
              </w:rPr>
              <w:t xml:space="preserve">2) </w:t>
            </w:r>
          </w:p>
        </w:tc>
        <w:tc>
          <w:tcPr>
            <w:tcW w:w="2268" w:type="dxa"/>
            <w:vMerge/>
            <w:vAlign w:val="bottom"/>
          </w:tcPr>
          <w:p w:rsidR="00DD44FA" w:rsidRPr="00D87DB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62" w:type="dxa"/>
            <w:tcBorders>
              <w:top w:val="nil"/>
              <w:bottom w:val="nil"/>
            </w:tcBorders>
          </w:tcPr>
          <w:p w:rsidR="00DD44FA" w:rsidRPr="00D87DB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nil"/>
              <w:bottom w:val="nil"/>
            </w:tcBorders>
          </w:tcPr>
          <w:p w:rsidR="00DD44FA" w:rsidRPr="00D87DBE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D44FA" w:rsidRPr="00D87DBE">
        <w:tc>
          <w:tcPr>
            <w:tcW w:w="595" w:type="dxa"/>
            <w:tcBorders>
              <w:top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bottom"/>
          </w:tcPr>
          <w:p w:rsidR="00DD44FA" w:rsidRPr="00D87DBE" w:rsidRDefault="00DD44FA" w:rsidP="00920A5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bottom"/>
          </w:tcPr>
          <w:p w:rsidR="00DD44FA" w:rsidRPr="00D87DBE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2562" w:type="dxa"/>
            <w:tcBorders>
              <w:top w:val="nil"/>
            </w:tcBorders>
            <w:vAlign w:val="bottom"/>
          </w:tcPr>
          <w:p w:rsidR="00DD44FA" w:rsidRPr="00D87DBE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nil"/>
            </w:tcBorders>
            <w:vAlign w:val="bottom"/>
          </w:tcPr>
          <w:p w:rsidR="00DD44FA" w:rsidRPr="00D87DBE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</w:tr>
    </w:tbl>
    <w:p w:rsidR="00DD44FA" w:rsidRPr="00D87DBE" w:rsidRDefault="00DD44FA" w:rsidP="00920A51">
      <w:pPr>
        <w:spacing w:before="120"/>
        <w:ind w:firstLine="567"/>
      </w:pPr>
      <w:r w:rsidRPr="00D87DBE">
        <w:rPr>
          <w:vertAlign w:val="superscript"/>
        </w:rPr>
        <w:t>1</w:t>
      </w:r>
      <w:r w:rsidRPr="00D87DBE">
        <w:t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федерального государственного служащего, который представляет сведения.</w:t>
      </w:r>
    </w:p>
    <w:p w:rsidR="00DD44FA" w:rsidRPr="000F4F41" w:rsidRDefault="00DD44FA" w:rsidP="00920A51">
      <w:pPr>
        <w:ind w:firstLine="567"/>
        <w:jc w:val="both"/>
      </w:pPr>
      <w:r w:rsidRPr="00D87DBE">
        <w:rPr>
          <w:vertAlign w:val="superscript"/>
        </w:rPr>
        <w:t>2</w:t>
      </w:r>
      <w:r w:rsidRPr="00D87DBE">
        <w:t> 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DD44FA" w:rsidRPr="000F4F41" w:rsidRDefault="00DD44FA" w:rsidP="00920A51">
      <w:pPr>
        <w:ind w:firstLine="567"/>
        <w:jc w:val="both"/>
      </w:pPr>
    </w:p>
    <w:p w:rsidR="00DD44FA" w:rsidRDefault="00DD44FA" w:rsidP="00920A51">
      <w:pPr>
        <w:ind w:firstLine="567"/>
        <w:jc w:val="both"/>
      </w:pPr>
    </w:p>
    <w:p w:rsidR="00DD44FA" w:rsidRDefault="00DD44FA" w:rsidP="00920A51">
      <w:pPr>
        <w:ind w:firstLine="567"/>
        <w:jc w:val="both"/>
      </w:pPr>
    </w:p>
    <w:p w:rsidR="00DD44FA" w:rsidRDefault="00DD44FA" w:rsidP="00920A51">
      <w:pPr>
        <w:ind w:firstLine="567"/>
        <w:jc w:val="both"/>
      </w:pPr>
    </w:p>
    <w:p w:rsidR="00DD44FA" w:rsidRDefault="00DD44FA" w:rsidP="00920A51">
      <w:pPr>
        <w:ind w:firstLine="567"/>
        <w:jc w:val="both"/>
      </w:pPr>
    </w:p>
    <w:p w:rsidR="00DD44FA" w:rsidRDefault="00DD44FA" w:rsidP="00920A51">
      <w:pPr>
        <w:ind w:firstLine="567"/>
        <w:jc w:val="both"/>
      </w:pPr>
    </w:p>
    <w:p w:rsidR="00DD44FA" w:rsidRDefault="00DD44FA" w:rsidP="00920A51">
      <w:pPr>
        <w:ind w:firstLine="567"/>
        <w:jc w:val="both"/>
      </w:pPr>
    </w:p>
    <w:p w:rsidR="00DD44FA" w:rsidRDefault="00DD44FA" w:rsidP="00920A51">
      <w:pPr>
        <w:ind w:firstLine="567"/>
        <w:jc w:val="both"/>
      </w:pPr>
    </w:p>
    <w:p w:rsidR="00DD44FA" w:rsidRPr="000F4F41" w:rsidRDefault="00DD44FA" w:rsidP="00920A51">
      <w:pPr>
        <w:ind w:firstLine="567"/>
        <w:jc w:val="both"/>
      </w:pPr>
    </w:p>
    <w:p w:rsidR="00DD44FA" w:rsidRDefault="00DD44FA" w:rsidP="00920A51">
      <w:pPr>
        <w:ind w:firstLine="567"/>
        <w:jc w:val="both"/>
      </w:pPr>
    </w:p>
    <w:p w:rsidR="00DD44FA" w:rsidRDefault="00DD44FA" w:rsidP="00920A51">
      <w:pPr>
        <w:ind w:firstLine="567"/>
        <w:jc w:val="both"/>
      </w:pPr>
    </w:p>
    <w:p w:rsidR="00DD44FA" w:rsidRDefault="00DD44FA" w:rsidP="00920A51">
      <w:pPr>
        <w:ind w:firstLine="567"/>
        <w:jc w:val="both"/>
        <w:rPr>
          <w:b/>
          <w:bCs/>
          <w:sz w:val="24"/>
          <w:szCs w:val="24"/>
        </w:rPr>
      </w:pPr>
    </w:p>
    <w:p w:rsidR="00DD44FA" w:rsidRDefault="00DD44FA" w:rsidP="00920A51">
      <w:pPr>
        <w:ind w:firstLine="567"/>
        <w:jc w:val="both"/>
        <w:rPr>
          <w:b/>
          <w:bCs/>
          <w:sz w:val="24"/>
          <w:szCs w:val="24"/>
        </w:rPr>
      </w:pPr>
    </w:p>
    <w:p w:rsidR="00DD44FA" w:rsidRDefault="00DD44FA" w:rsidP="00920A51">
      <w:pPr>
        <w:ind w:firstLine="567"/>
        <w:jc w:val="both"/>
        <w:rPr>
          <w:b/>
          <w:bCs/>
          <w:sz w:val="24"/>
          <w:szCs w:val="24"/>
        </w:rPr>
      </w:pPr>
    </w:p>
    <w:p w:rsidR="00DD44FA" w:rsidRDefault="00DD44FA" w:rsidP="00920A51">
      <w:pPr>
        <w:ind w:firstLine="567"/>
        <w:jc w:val="both"/>
        <w:rPr>
          <w:b/>
          <w:bCs/>
          <w:sz w:val="24"/>
          <w:szCs w:val="24"/>
        </w:rPr>
      </w:pPr>
    </w:p>
    <w:p w:rsidR="00DD44FA" w:rsidRDefault="00DD44FA" w:rsidP="00920A51">
      <w:pPr>
        <w:ind w:firstLine="567"/>
        <w:jc w:val="both"/>
        <w:rPr>
          <w:b/>
          <w:bCs/>
          <w:sz w:val="24"/>
          <w:szCs w:val="24"/>
        </w:rPr>
      </w:pPr>
    </w:p>
    <w:p w:rsidR="00DD44FA" w:rsidRDefault="00DD44FA" w:rsidP="00920A51">
      <w:pPr>
        <w:ind w:firstLine="567"/>
        <w:jc w:val="both"/>
        <w:rPr>
          <w:b/>
          <w:bCs/>
          <w:sz w:val="24"/>
          <w:szCs w:val="24"/>
        </w:rPr>
      </w:pPr>
    </w:p>
    <w:p w:rsidR="00DD44FA" w:rsidRDefault="00DD44FA" w:rsidP="00920A51">
      <w:pPr>
        <w:ind w:firstLine="567"/>
        <w:jc w:val="both"/>
        <w:rPr>
          <w:b/>
          <w:bCs/>
          <w:sz w:val="24"/>
          <w:szCs w:val="24"/>
        </w:rPr>
      </w:pPr>
    </w:p>
    <w:p w:rsidR="00DD44FA" w:rsidRDefault="00DD44FA" w:rsidP="00920A51">
      <w:pPr>
        <w:ind w:firstLine="567"/>
        <w:jc w:val="both"/>
        <w:rPr>
          <w:b/>
          <w:bCs/>
          <w:sz w:val="24"/>
          <w:szCs w:val="24"/>
        </w:rPr>
      </w:pPr>
    </w:p>
    <w:p w:rsidR="00DD44FA" w:rsidRDefault="00DD44FA" w:rsidP="00920A51">
      <w:pPr>
        <w:ind w:firstLine="567"/>
        <w:jc w:val="both"/>
        <w:rPr>
          <w:b/>
          <w:bCs/>
          <w:sz w:val="24"/>
          <w:szCs w:val="24"/>
        </w:rPr>
      </w:pPr>
    </w:p>
    <w:p w:rsidR="00DD44FA" w:rsidRPr="000F4F41" w:rsidRDefault="00DD44FA" w:rsidP="00920A51">
      <w:pPr>
        <w:ind w:firstLine="567"/>
        <w:jc w:val="both"/>
        <w:rPr>
          <w:b/>
          <w:bCs/>
          <w:sz w:val="24"/>
          <w:szCs w:val="24"/>
        </w:rPr>
      </w:pPr>
      <w:r w:rsidRPr="000F4F41">
        <w:rPr>
          <w:b/>
          <w:bCs/>
          <w:sz w:val="24"/>
          <w:szCs w:val="24"/>
        </w:rPr>
        <w:t>2.2. Транспортные средства</w:t>
      </w:r>
    </w:p>
    <w:p w:rsidR="00DD44FA" w:rsidRPr="000F4F41" w:rsidRDefault="00DD44FA" w:rsidP="00920A51">
      <w:pPr>
        <w:ind w:firstLine="567"/>
        <w:jc w:val="both"/>
        <w:rPr>
          <w:b/>
          <w:bCs/>
          <w:sz w:val="24"/>
          <w:szCs w:val="24"/>
        </w:rPr>
      </w:pPr>
    </w:p>
    <w:p w:rsidR="00DD44FA" w:rsidRPr="000F4F41" w:rsidRDefault="00DD44FA" w:rsidP="00920A51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828"/>
        <w:gridCol w:w="1984"/>
        <w:gridCol w:w="3544"/>
      </w:tblGrid>
      <w:tr w:rsidR="00DD44FA" w:rsidRPr="000F4F41">
        <w:tc>
          <w:tcPr>
            <w:tcW w:w="595" w:type="dxa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№</w:t>
            </w:r>
            <w:r w:rsidRPr="000F4F41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828" w:type="dxa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Вид и марка транспортного средства</w:t>
            </w:r>
          </w:p>
        </w:tc>
        <w:tc>
          <w:tcPr>
            <w:tcW w:w="1984" w:type="dxa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 xml:space="preserve">Вид собственности </w:t>
            </w:r>
            <w:r w:rsidRPr="000F4F41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3544" w:type="dxa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Место регистрации</w:t>
            </w:r>
          </w:p>
        </w:tc>
      </w:tr>
      <w:tr w:rsidR="00DD44FA" w:rsidRPr="000F4F41">
        <w:tc>
          <w:tcPr>
            <w:tcW w:w="595" w:type="dxa"/>
            <w:tcBorders>
              <w:bottom w:val="nil"/>
            </w:tcBorders>
            <w:vAlign w:val="bottom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4</w:t>
            </w:r>
          </w:p>
        </w:tc>
      </w:tr>
      <w:tr w:rsidR="00DD44FA" w:rsidRPr="000F4F41">
        <w:tc>
          <w:tcPr>
            <w:tcW w:w="595" w:type="dxa"/>
            <w:tcBorders>
              <w:bottom w:val="nil"/>
            </w:tcBorders>
            <w:vAlign w:val="bottom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1</w:t>
            </w:r>
          </w:p>
        </w:tc>
        <w:tc>
          <w:tcPr>
            <w:tcW w:w="3828" w:type="dxa"/>
            <w:vMerge w:val="restart"/>
          </w:tcPr>
          <w:p w:rsidR="00DD44FA" w:rsidRPr="000F4F41" w:rsidRDefault="00DD44FA" w:rsidP="00920A51">
            <w:pPr>
              <w:ind w:left="57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Автомобили легковые:</w:t>
            </w:r>
          </w:p>
          <w:p w:rsidR="00DD44FA" w:rsidRPr="006D2A56" w:rsidRDefault="00DD44FA" w:rsidP="006F604A">
            <w:pPr>
              <w:ind w:left="60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1)</w:t>
            </w:r>
            <w:r w:rsidRPr="005B1CE6">
              <w:t xml:space="preserve"> ) </w:t>
            </w:r>
            <w:r w:rsidRPr="005B1CE6">
              <w:rPr>
                <w:lang w:val="en-US"/>
              </w:rPr>
              <w:t>KIA</w:t>
            </w:r>
            <w:r w:rsidRPr="006D2A56">
              <w:t xml:space="preserve"> </w:t>
            </w:r>
            <w:r w:rsidRPr="005B1CE6">
              <w:rPr>
                <w:lang w:val="en-US"/>
              </w:rPr>
              <w:t>SPORTAGE</w:t>
            </w:r>
            <w:r>
              <w:t xml:space="preserve"> 2012 г.в.</w:t>
            </w:r>
          </w:p>
        </w:tc>
        <w:tc>
          <w:tcPr>
            <w:tcW w:w="1984" w:type="dxa"/>
            <w:vMerge w:val="restart"/>
          </w:tcPr>
          <w:p w:rsidR="00DD44FA" w:rsidRPr="000F4F41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  <w:p w:rsidR="00DD44FA" w:rsidRPr="000F4F41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 w:rsidRPr="000F4F41">
              <w:rPr>
                <w:i/>
                <w:iCs/>
                <w:sz w:val="24"/>
                <w:szCs w:val="24"/>
              </w:rPr>
              <w:t>индивидуальная</w:t>
            </w:r>
          </w:p>
        </w:tc>
        <w:tc>
          <w:tcPr>
            <w:tcW w:w="3544" w:type="dxa"/>
            <w:vMerge w:val="restart"/>
          </w:tcPr>
          <w:p w:rsidR="00DD44FA" w:rsidRPr="000F4F41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  <w:p w:rsidR="00DD44FA" w:rsidRPr="00521DE5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 w:rsidRPr="005B1CE6">
              <w:t>РЭП  г.Чебаркуль  18.06.2012</w:t>
            </w:r>
          </w:p>
        </w:tc>
      </w:tr>
      <w:tr w:rsidR="00DD44FA" w:rsidRPr="000F4F41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bottom"/>
          </w:tcPr>
          <w:p w:rsidR="00DD44FA" w:rsidRPr="000F4F41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DD44FA" w:rsidRPr="000F4F41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D44FA" w:rsidRPr="000F4F41">
        <w:tc>
          <w:tcPr>
            <w:tcW w:w="595" w:type="dxa"/>
            <w:tcBorders>
              <w:top w:val="nil"/>
            </w:tcBorders>
            <w:vAlign w:val="bottom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bottom"/>
          </w:tcPr>
          <w:p w:rsidR="00DD44FA" w:rsidRPr="000F4F41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bottom"/>
          </w:tcPr>
          <w:p w:rsidR="00DD44FA" w:rsidRPr="000F4F41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D44FA" w:rsidRPr="000F4F41">
        <w:tc>
          <w:tcPr>
            <w:tcW w:w="595" w:type="dxa"/>
            <w:tcBorders>
              <w:bottom w:val="nil"/>
            </w:tcBorders>
            <w:vAlign w:val="bottom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DD44FA" w:rsidRPr="000F4F41" w:rsidRDefault="00DD44FA" w:rsidP="00920A51">
            <w:pPr>
              <w:ind w:left="57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1984" w:type="dxa"/>
            <w:vMerge w:val="restart"/>
          </w:tcPr>
          <w:p w:rsidR="00DD44FA" w:rsidRPr="000F4F41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  <w:p w:rsidR="00DD44FA" w:rsidRPr="00521DE5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 w:rsidRPr="00521DE5">
              <w:rPr>
                <w:i/>
                <w:iCs/>
                <w:sz w:val="24"/>
                <w:szCs w:val="24"/>
              </w:rPr>
              <w:t>нет</w:t>
            </w:r>
          </w:p>
        </w:tc>
        <w:tc>
          <w:tcPr>
            <w:tcW w:w="3544" w:type="dxa"/>
            <w:vMerge w:val="restart"/>
          </w:tcPr>
          <w:p w:rsidR="00DD44FA" w:rsidRPr="000F4F41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0F4F41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DD44FA" w:rsidRPr="000F4F41" w:rsidRDefault="00DD44FA" w:rsidP="00920A51">
            <w:pPr>
              <w:ind w:left="57"/>
              <w:rPr>
                <w:i/>
                <w:iCs/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1)</w:t>
            </w:r>
          </w:p>
        </w:tc>
        <w:tc>
          <w:tcPr>
            <w:tcW w:w="1984" w:type="dxa"/>
            <w:vMerge/>
            <w:tcBorders>
              <w:bottom w:val="nil"/>
            </w:tcBorders>
            <w:vAlign w:val="bottom"/>
          </w:tcPr>
          <w:p w:rsidR="00DD44FA" w:rsidRPr="000F4F41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bottom"/>
          </w:tcPr>
          <w:p w:rsidR="00DD44FA" w:rsidRPr="000F4F41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D44FA" w:rsidRPr="000F4F41">
        <w:tc>
          <w:tcPr>
            <w:tcW w:w="595" w:type="dxa"/>
            <w:tcBorders>
              <w:top w:val="nil"/>
            </w:tcBorders>
            <w:vAlign w:val="bottom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DD44FA" w:rsidRPr="000F4F41" w:rsidRDefault="00DD44FA" w:rsidP="00920A51">
            <w:pPr>
              <w:ind w:left="57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DD44FA" w:rsidRPr="000F4F41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bottom"/>
          </w:tcPr>
          <w:p w:rsidR="00DD44FA" w:rsidRPr="000F4F41" w:rsidRDefault="00DD44FA" w:rsidP="00920A51">
            <w:pPr>
              <w:rPr>
                <w:sz w:val="24"/>
                <w:szCs w:val="24"/>
              </w:rPr>
            </w:pPr>
          </w:p>
        </w:tc>
      </w:tr>
      <w:tr w:rsidR="00DD44FA" w:rsidRPr="000F4F41">
        <w:tc>
          <w:tcPr>
            <w:tcW w:w="595" w:type="dxa"/>
            <w:tcBorders>
              <w:bottom w:val="nil"/>
            </w:tcBorders>
            <w:vAlign w:val="bottom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DD44FA" w:rsidRPr="000F4F41" w:rsidRDefault="00DD44FA" w:rsidP="00920A51">
            <w:pPr>
              <w:ind w:left="57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Автоприцепы: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DD44FA" w:rsidRPr="000F4F41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DD44FA" w:rsidRPr="000F4F41" w:rsidRDefault="00DD44FA" w:rsidP="00920A51">
            <w:pPr>
              <w:rPr>
                <w:sz w:val="24"/>
                <w:szCs w:val="24"/>
              </w:rPr>
            </w:pPr>
          </w:p>
        </w:tc>
      </w:tr>
      <w:tr w:rsidR="00DD44FA" w:rsidRPr="000F4F41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</w:tcPr>
          <w:p w:rsidR="00DD44FA" w:rsidRPr="000F4F41" w:rsidRDefault="00DD44FA" w:rsidP="006F604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DD44FA" w:rsidRPr="000F4F41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нет</w:t>
            </w:r>
          </w:p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DD44FA" w:rsidRPr="000F4F41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D44FA" w:rsidRPr="000F4F41">
        <w:tc>
          <w:tcPr>
            <w:tcW w:w="595" w:type="dxa"/>
            <w:tcBorders>
              <w:top w:val="nil"/>
            </w:tcBorders>
            <w:vAlign w:val="bottom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</w:tcBorders>
          </w:tcPr>
          <w:p w:rsidR="00DD44FA" w:rsidRPr="000F4F41" w:rsidRDefault="00DD44FA" w:rsidP="00920A51">
            <w:pPr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DD44FA" w:rsidRPr="000F4F41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</w:tcBorders>
            <w:vAlign w:val="bottom"/>
          </w:tcPr>
          <w:p w:rsidR="00DD44FA" w:rsidRPr="000F4F41" w:rsidRDefault="00DD44FA" w:rsidP="00920A51">
            <w:pPr>
              <w:rPr>
                <w:sz w:val="24"/>
                <w:szCs w:val="24"/>
              </w:rPr>
            </w:pPr>
          </w:p>
        </w:tc>
      </w:tr>
      <w:tr w:rsidR="00DD44FA" w:rsidRPr="000F4F41">
        <w:tc>
          <w:tcPr>
            <w:tcW w:w="595" w:type="dxa"/>
            <w:tcBorders>
              <w:bottom w:val="nil"/>
            </w:tcBorders>
            <w:vAlign w:val="bottom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4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DD44FA" w:rsidRPr="000F4F41" w:rsidRDefault="00DD44FA" w:rsidP="00920A51">
            <w:pPr>
              <w:ind w:left="57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Мототранспортные средства: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DD44FA" w:rsidRPr="000F4F41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DD44FA" w:rsidRPr="000F4F41" w:rsidRDefault="00DD44FA" w:rsidP="00920A51">
            <w:pPr>
              <w:rPr>
                <w:sz w:val="24"/>
                <w:szCs w:val="24"/>
              </w:rPr>
            </w:pPr>
          </w:p>
        </w:tc>
      </w:tr>
      <w:tr w:rsidR="00DD44FA" w:rsidRPr="000F4F41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DD44FA" w:rsidRPr="000F4F41" w:rsidRDefault="00DD44FA" w:rsidP="00920A51">
            <w:pPr>
              <w:ind w:left="57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1)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DD44FA" w:rsidRPr="00C17DDA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 w:rsidRPr="00C17DDA">
              <w:rPr>
                <w:i/>
                <w:iCs/>
                <w:sz w:val="24"/>
                <w:szCs w:val="24"/>
              </w:rPr>
              <w:t>нет</w:t>
            </w:r>
          </w:p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DD44FA" w:rsidRPr="000F4F41" w:rsidRDefault="00DD44FA" w:rsidP="00920A51">
            <w:pPr>
              <w:rPr>
                <w:sz w:val="24"/>
                <w:szCs w:val="24"/>
              </w:rPr>
            </w:pPr>
          </w:p>
        </w:tc>
      </w:tr>
      <w:tr w:rsidR="00DD44FA" w:rsidRPr="000F4F41">
        <w:tc>
          <w:tcPr>
            <w:tcW w:w="595" w:type="dxa"/>
            <w:tcBorders>
              <w:top w:val="nil"/>
            </w:tcBorders>
            <w:vAlign w:val="bottom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DD44FA" w:rsidRPr="000F4F41" w:rsidRDefault="00DD44FA" w:rsidP="00920A51">
            <w:pPr>
              <w:ind w:left="57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DD44FA" w:rsidRPr="000F4F41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</w:tcBorders>
            <w:vAlign w:val="bottom"/>
          </w:tcPr>
          <w:p w:rsidR="00DD44FA" w:rsidRPr="000F4F41" w:rsidRDefault="00DD44FA" w:rsidP="00920A51">
            <w:pPr>
              <w:rPr>
                <w:sz w:val="24"/>
                <w:szCs w:val="24"/>
              </w:rPr>
            </w:pPr>
          </w:p>
        </w:tc>
      </w:tr>
      <w:tr w:rsidR="00DD44FA" w:rsidRPr="000F4F41">
        <w:tc>
          <w:tcPr>
            <w:tcW w:w="595" w:type="dxa"/>
            <w:tcBorders>
              <w:bottom w:val="nil"/>
            </w:tcBorders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5</w:t>
            </w:r>
          </w:p>
        </w:tc>
        <w:tc>
          <w:tcPr>
            <w:tcW w:w="3828" w:type="dxa"/>
            <w:vMerge w:val="restart"/>
          </w:tcPr>
          <w:p w:rsidR="00DD44FA" w:rsidRPr="000F4F41" w:rsidRDefault="00DD44FA" w:rsidP="00920A51">
            <w:pPr>
              <w:ind w:left="57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Сельскохозяйственная техника:</w:t>
            </w:r>
          </w:p>
          <w:p w:rsidR="00DD44FA" w:rsidRPr="000F4F41" w:rsidRDefault="00DD44FA" w:rsidP="00920A51">
            <w:pPr>
              <w:ind w:left="114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1)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DD44FA" w:rsidRPr="000F4F41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DD44FA" w:rsidRPr="000F4F41" w:rsidRDefault="00DD44FA" w:rsidP="00920A51">
            <w:pPr>
              <w:rPr>
                <w:sz w:val="24"/>
                <w:szCs w:val="24"/>
              </w:rPr>
            </w:pPr>
          </w:p>
        </w:tc>
      </w:tr>
      <w:tr w:rsidR="00DD44FA" w:rsidRPr="000F4F41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bottom w:val="nil"/>
            </w:tcBorders>
            <w:vAlign w:val="bottom"/>
          </w:tcPr>
          <w:p w:rsidR="00DD44FA" w:rsidRPr="000F4F41" w:rsidRDefault="00DD44FA" w:rsidP="00920A5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DD44FA" w:rsidRPr="000F4F41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нет</w:t>
            </w:r>
          </w:p>
        </w:tc>
        <w:tc>
          <w:tcPr>
            <w:tcW w:w="3544" w:type="dxa"/>
            <w:vMerge w:val="restart"/>
            <w:tcBorders>
              <w:top w:val="nil"/>
            </w:tcBorders>
          </w:tcPr>
          <w:p w:rsidR="00DD44FA" w:rsidRPr="000F4F41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D44FA" w:rsidRPr="000F4F41">
        <w:tc>
          <w:tcPr>
            <w:tcW w:w="595" w:type="dxa"/>
            <w:tcBorders>
              <w:top w:val="nil"/>
            </w:tcBorders>
            <w:vAlign w:val="bottom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DD44FA" w:rsidRPr="000F4F41" w:rsidRDefault="00DD44FA" w:rsidP="00920A51">
            <w:pPr>
              <w:ind w:left="57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DD44FA" w:rsidRPr="000F4F41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bottom"/>
          </w:tcPr>
          <w:p w:rsidR="00DD44FA" w:rsidRPr="000F4F41" w:rsidRDefault="00DD44FA" w:rsidP="00920A51">
            <w:pPr>
              <w:rPr>
                <w:sz w:val="24"/>
                <w:szCs w:val="24"/>
              </w:rPr>
            </w:pPr>
          </w:p>
        </w:tc>
      </w:tr>
      <w:tr w:rsidR="00DD44FA" w:rsidRPr="000F4F41">
        <w:tc>
          <w:tcPr>
            <w:tcW w:w="595" w:type="dxa"/>
            <w:tcBorders>
              <w:bottom w:val="nil"/>
            </w:tcBorders>
            <w:vAlign w:val="bottom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6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DD44FA" w:rsidRPr="000F4F41" w:rsidRDefault="00DD44FA" w:rsidP="00920A51">
            <w:pPr>
              <w:ind w:left="57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Водный транспорт: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DD44FA" w:rsidRPr="000F4F41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:rsidR="00DD44FA" w:rsidRPr="000F4F41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0F4F41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DD44FA" w:rsidRPr="000F4F41" w:rsidRDefault="00DD44FA" w:rsidP="00920A51">
            <w:pPr>
              <w:ind w:left="57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1)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DD44FA" w:rsidRPr="000F4F41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нет</w:t>
            </w:r>
          </w:p>
        </w:tc>
        <w:tc>
          <w:tcPr>
            <w:tcW w:w="3544" w:type="dxa"/>
            <w:vMerge/>
            <w:tcBorders>
              <w:bottom w:val="nil"/>
            </w:tcBorders>
            <w:vAlign w:val="bottom"/>
          </w:tcPr>
          <w:p w:rsidR="00DD44FA" w:rsidRPr="000F4F41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D44FA" w:rsidRPr="000F4F41">
        <w:tc>
          <w:tcPr>
            <w:tcW w:w="595" w:type="dxa"/>
            <w:tcBorders>
              <w:top w:val="nil"/>
            </w:tcBorders>
            <w:vAlign w:val="bottom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DD44FA" w:rsidRPr="000F4F41" w:rsidRDefault="00DD44FA" w:rsidP="00920A51">
            <w:pPr>
              <w:ind w:left="57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DD44FA" w:rsidRPr="000F4F41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</w:tcBorders>
            <w:vAlign w:val="bottom"/>
          </w:tcPr>
          <w:p w:rsidR="00DD44FA" w:rsidRPr="000F4F41" w:rsidRDefault="00DD44FA" w:rsidP="00920A51">
            <w:pPr>
              <w:rPr>
                <w:sz w:val="24"/>
                <w:szCs w:val="24"/>
              </w:rPr>
            </w:pPr>
          </w:p>
        </w:tc>
      </w:tr>
      <w:tr w:rsidR="00DD44FA" w:rsidRPr="000F4F41">
        <w:tc>
          <w:tcPr>
            <w:tcW w:w="595" w:type="dxa"/>
            <w:tcBorders>
              <w:bottom w:val="nil"/>
            </w:tcBorders>
            <w:vAlign w:val="bottom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7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DD44FA" w:rsidRPr="000F4F41" w:rsidRDefault="00DD44FA" w:rsidP="00920A51">
            <w:pPr>
              <w:ind w:left="57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Воздушный транспорт: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DD44FA" w:rsidRPr="000F4F41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DD44FA" w:rsidRPr="000F4F41" w:rsidRDefault="00DD44FA" w:rsidP="00920A51">
            <w:pPr>
              <w:rPr>
                <w:sz w:val="24"/>
                <w:szCs w:val="24"/>
              </w:rPr>
            </w:pPr>
          </w:p>
        </w:tc>
      </w:tr>
      <w:tr w:rsidR="00DD44FA" w:rsidRPr="000F4F41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DD44FA" w:rsidRPr="000F4F41" w:rsidRDefault="00DD44FA" w:rsidP="00920A51">
            <w:pPr>
              <w:ind w:left="57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1)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DD44FA" w:rsidRPr="0099265B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 w:rsidRPr="0099265B">
              <w:rPr>
                <w:i/>
                <w:iCs/>
                <w:sz w:val="24"/>
                <w:szCs w:val="24"/>
              </w:rPr>
              <w:t>нет</w:t>
            </w:r>
          </w:p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DD44FA" w:rsidRPr="000F4F41" w:rsidRDefault="00DD44FA" w:rsidP="00920A51">
            <w:pPr>
              <w:rPr>
                <w:sz w:val="24"/>
                <w:szCs w:val="24"/>
              </w:rPr>
            </w:pPr>
          </w:p>
        </w:tc>
      </w:tr>
      <w:tr w:rsidR="00DD44FA" w:rsidRPr="000F4F41">
        <w:tc>
          <w:tcPr>
            <w:tcW w:w="595" w:type="dxa"/>
            <w:tcBorders>
              <w:top w:val="nil"/>
            </w:tcBorders>
            <w:vAlign w:val="bottom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DD44FA" w:rsidRPr="000F4F41" w:rsidRDefault="00DD44FA" w:rsidP="00920A51">
            <w:pPr>
              <w:ind w:left="57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DD44FA" w:rsidRPr="000F4F41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</w:tcBorders>
            <w:vAlign w:val="bottom"/>
          </w:tcPr>
          <w:p w:rsidR="00DD44FA" w:rsidRPr="000F4F41" w:rsidRDefault="00DD44FA" w:rsidP="00920A51">
            <w:pPr>
              <w:rPr>
                <w:sz w:val="24"/>
                <w:szCs w:val="24"/>
              </w:rPr>
            </w:pPr>
          </w:p>
        </w:tc>
      </w:tr>
      <w:tr w:rsidR="00DD44FA" w:rsidRPr="000F4F41">
        <w:tc>
          <w:tcPr>
            <w:tcW w:w="595" w:type="dxa"/>
            <w:tcBorders>
              <w:bottom w:val="nil"/>
            </w:tcBorders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8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DD44FA" w:rsidRPr="000F4F41" w:rsidRDefault="00DD44FA" w:rsidP="00920A51">
            <w:pPr>
              <w:ind w:left="57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Иные транспортные средства: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DD44FA" w:rsidRPr="000F4F41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DD44FA" w:rsidRPr="000F4F41" w:rsidRDefault="00DD44FA" w:rsidP="00920A51">
            <w:pPr>
              <w:rPr>
                <w:sz w:val="24"/>
                <w:szCs w:val="24"/>
              </w:rPr>
            </w:pPr>
          </w:p>
        </w:tc>
      </w:tr>
      <w:tr w:rsidR="00DD44FA" w:rsidRPr="000F4F41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DD44FA" w:rsidRPr="000F4F41" w:rsidRDefault="00DD44FA" w:rsidP="00920A51">
            <w:pPr>
              <w:ind w:left="57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1)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DD44FA" w:rsidRPr="0099265B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 w:rsidRPr="0099265B">
              <w:rPr>
                <w:i/>
                <w:iCs/>
                <w:sz w:val="24"/>
                <w:szCs w:val="24"/>
              </w:rPr>
              <w:t>нет</w:t>
            </w:r>
          </w:p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DD44FA" w:rsidRPr="000F4F41" w:rsidRDefault="00DD44FA" w:rsidP="00920A51">
            <w:pPr>
              <w:rPr>
                <w:sz w:val="24"/>
                <w:szCs w:val="24"/>
              </w:rPr>
            </w:pPr>
          </w:p>
        </w:tc>
      </w:tr>
      <w:tr w:rsidR="00DD44FA" w:rsidRPr="000F4F41">
        <w:tc>
          <w:tcPr>
            <w:tcW w:w="595" w:type="dxa"/>
            <w:tcBorders>
              <w:top w:val="nil"/>
            </w:tcBorders>
            <w:vAlign w:val="bottom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DD44FA" w:rsidRPr="000F4F41" w:rsidRDefault="00DD44FA" w:rsidP="00920A51">
            <w:pPr>
              <w:ind w:left="57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DD44FA" w:rsidRPr="000F4F41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</w:tcBorders>
            <w:vAlign w:val="bottom"/>
          </w:tcPr>
          <w:p w:rsidR="00DD44FA" w:rsidRPr="000F4F41" w:rsidRDefault="00DD44FA" w:rsidP="00920A51">
            <w:pPr>
              <w:rPr>
                <w:sz w:val="24"/>
                <w:szCs w:val="24"/>
              </w:rPr>
            </w:pPr>
          </w:p>
        </w:tc>
      </w:tr>
    </w:tbl>
    <w:p w:rsidR="00DD44FA" w:rsidRPr="000F4F41" w:rsidRDefault="00DD44FA" w:rsidP="00920A51">
      <w:pPr>
        <w:ind w:firstLine="567"/>
        <w:jc w:val="both"/>
        <w:rPr>
          <w:vertAlign w:val="superscript"/>
        </w:rPr>
      </w:pPr>
    </w:p>
    <w:p w:rsidR="00DD44FA" w:rsidRPr="000F4F41" w:rsidRDefault="00DD44FA" w:rsidP="00920A51">
      <w:pPr>
        <w:jc w:val="both"/>
        <w:rPr>
          <w:vertAlign w:val="superscript"/>
        </w:rPr>
      </w:pPr>
      <w:r w:rsidRPr="000F4F41">
        <w:rPr>
          <w:vertAlign w:val="superscript"/>
        </w:rPr>
        <w:t>_______________________</w:t>
      </w:r>
    </w:p>
    <w:p w:rsidR="00DD44FA" w:rsidRPr="000F4F41" w:rsidRDefault="00DD44FA" w:rsidP="00920A51">
      <w:pPr>
        <w:jc w:val="both"/>
        <w:rPr>
          <w:vertAlign w:val="superscript"/>
        </w:rPr>
      </w:pPr>
    </w:p>
    <w:p w:rsidR="00DD44FA" w:rsidRPr="000F4F41" w:rsidRDefault="00DD44FA" w:rsidP="00920A51">
      <w:pPr>
        <w:ind w:firstLine="567"/>
        <w:jc w:val="both"/>
      </w:pPr>
      <w:r w:rsidRPr="000F4F41">
        <w:rPr>
          <w:vertAlign w:val="superscript"/>
        </w:rPr>
        <w:t>1</w:t>
      </w:r>
      <w:r w:rsidRPr="000F4F41">
        <w:t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федерального государственного служащего, который представляет сведения.</w:t>
      </w:r>
    </w:p>
    <w:p w:rsidR="00DD44FA" w:rsidRPr="000F4F41" w:rsidRDefault="00DD44FA" w:rsidP="00920A51">
      <w:pPr>
        <w:pageBreakBefore/>
        <w:spacing w:after="360"/>
        <w:ind w:firstLine="567"/>
        <w:jc w:val="both"/>
        <w:rPr>
          <w:b/>
          <w:bCs/>
          <w:sz w:val="24"/>
          <w:szCs w:val="24"/>
        </w:rPr>
      </w:pPr>
      <w:r w:rsidRPr="000F4F41">
        <w:rPr>
          <w:b/>
          <w:bCs/>
          <w:sz w:val="24"/>
          <w:szCs w:val="24"/>
        </w:rPr>
        <w:t>Раздел 3. Сведения о денежных средствах, находящихся на счетах в банках и иных кредитных организациях</w:t>
      </w:r>
    </w:p>
    <w:tbl>
      <w:tblPr>
        <w:tblW w:w="985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261"/>
        <w:gridCol w:w="1493"/>
        <w:gridCol w:w="1494"/>
        <w:gridCol w:w="1453"/>
        <w:gridCol w:w="1559"/>
      </w:tblGrid>
      <w:tr w:rsidR="00DD44FA" w:rsidRPr="000F4F41">
        <w:tc>
          <w:tcPr>
            <w:tcW w:w="595" w:type="dxa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№</w:t>
            </w:r>
            <w:r w:rsidRPr="000F4F41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261" w:type="dxa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Наименование и адрес банка или иной кредитной организации</w:t>
            </w:r>
          </w:p>
        </w:tc>
        <w:tc>
          <w:tcPr>
            <w:tcW w:w="1493" w:type="dxa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 xml:space="preserve">Вид и валюта счета </w:t>
            </w:r>
            <w:r w:rsidRPr="000F4F41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494" w:type="dxa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Дата открытия счета</w:t>
            </w:r>
          </w:p>
        </w:tc>
        <w:tc>
          <w:tcPr>
            <w:tcW w:w="1453" w:type="dxa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Номер счета</w:t>
            </w:r>
          </w:p>
        </w:tc>
        <w:tc>
          <w:tcPr>
            <w:tcW w:w="1559" w:type="dxa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 xml:space="preserve">Остаток на счете </w:t>
            </w:r>
            <w:r w:rsidRPr="000F4F41">
              <w:rPr>
                <w:sz w:val="24"/>
                <w:szCs w:val="24"/>
                <w:vertAlign w:val="superscript"/>
              </w:rPr>
              <w:t>2</w:t>
            </w:r>
            <w:r w:rsidRPr="000F4F41">
              <w:rPr>
                <w:sz w:val="24"/>
                <w:szCs w:val="24"/>
              </w:rPr>
              <w:t xml:space="preserve"> (руб.)</w:t>
            </w:r>
          </w:p>
        </w:tc>
      </w:tr>
      <w:tr w:rsidR="00DD44FA" w:rsidRPr="000F4F41">
        <w:tc>
          <w:tcPr>
            <w:tcW w:w="595" w:type="dxa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2</w:t>
            </w:r>
          </w:p>
        </w:tc>
        <w:tc>
          <w:tcPr>
            <w:tcW w:w="1493" w:type="dxa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3</w:t>
            </w:r>
          </w:p>
        </w:tc>
        <w:tc>
          <w:tcPr>
            <w:tcW w:w="1494" w:type="dxa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4</w:t>
            </w:r>
          </w:p>
        </w:tc>
        <w:tc>
          <w:tcPr>
            <w:tcW w:w="1453" w:type="dxa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6</w:t>
            </w:r>
          </w:p>
        </w:tc>
      </w:tr>
      <w:tr w:rsidR="00DD44FA" w:rsidRPr="000F4F41">
        <w:trPr>
          <w:trHeight w:val="660"/>
        </w:trPr>
        <w:tc>
          <w:tcPr>
            <w:tcW w:w="595" w:type="dxa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DD44FA" w:rsidRPr="000F4F41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 w:rsidRPr="005B1CE6">
              <w:t>ВСП № 8597/0534 Челябинское отделение № 8597 ОАО «Сбербанк России»</w:t>
            </w:r>
            <w:r>
              <w:t xml:space="preserve"> с.Уйское ул.Космонавтов 15</w:t>
            </w:r>
          </w:p>
        </w:tc>
        <w:tc>
          <w:tcPr>
            <w:tcW w:w="1493" w:type="dxa"/>
          </w:tcPr>
          <w:p w:rsidR="00DD44FA" w:rsidRPr="000F4F41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 w:rsidRPr="005B1CE6">
              <w:t>Вклад «Сбербанк-</w:t>
            </w:r>
            <w:r w:rsidRPr="005B1CE6">
              <w:rPr>
                <w:lang w:val="en-US"/>
              </w:rPr>
              <w:t>Maestro</w:t>
            </w:r>
            <w:r w:rsidRPr="005B1CE6">
              <w:t>» социальная рубль</w:t>
            </w:r>
          </w:p>
        </w:tc>
        <w:tc>
          <w:tcPr>
            <w:tcW w:w="1494" w:type="dxa"/>
          </w:tcPr>
          <w:p w:rsidR="00DD44FA" w:rsidRPr="000F4F41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25.02.2011г.</w:t>
            </w:r>
          </w:p>
        </w:tc>
        <w:tc>
          <w:tcPr>
            <w:tcW w:w="1453" w:type="dxa"/>
          </w:tcPr>
          <w:p w:rsidR="00DD44FA" w:rsidRPr="000F4F41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 w:rsidRPr="005B1CE6">
              <w:t>№40817810172092709077</w:t>
            </w:r>
          </w:p>
        </w:tc>
        <w:tc>
          <w:tcPr>
            <w:tcW w:w="1559" w:type="dxa"/>
          </w:tcPr>
          <w:p w:rsidR="00DD44FA" w:rsidRPr="000F4F41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95,50</w:t>
            </w:r>
          </w:p>
        </w:tc>
      </w:tr>
      <w:tr w:rsidR="00DD44FA" w:rsidRPr="000F4F41">
        <w:trPr>
          <w:trHeight w:val="660"/>
        </w:trPr>
        <w:tc>
          <w:tcPr>
            <w:tcW w:w="595" w:type="dxa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DD44FA" w:rsidRPr="000F4F41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 w:rsidRPr="005B1CE6">
              <w:t>ВСП № 8597/0534 Челябинское отделение № 8597 ОАО «Сбербанк России»</w:t>
            </w:r>
            <w:r>
              <w:t xml:space="preserve"> с.Уйское ул.Космонавтов 15</w:t>
            </w:r>
          </w:p>
        </w:tc>
        <w:tc>
          <w:tcPr>
            <w:tcW w:w="1493" w:type="dxa"/>
          </w:tcPr>
          <w:p w:rsidR="00DD44FA" w:rsidRDefault="00DD44FA" w:rsidP="00920A51">
            <w:pPr>
              <w:jc w:val="center"/>
            </w:pPr>
            <w:r w:rsidRPr="005B1CE6">
              <w:t xml:space="preserve">Вклад «Сбербанк –Visa </w:t>
            </w:r>
            <w:r w:rsidRPr="005B1CE6">
              <w:rPr>
                <w:lang w:val="en-US"/>
              </w:rPr>
              <w:t>Electron</w:t>
            </w:r>
            <w:r w:rsidRPr="005B1CE6">
              <w:t xml:space="preserve">”, </w:t>
            </w:r>
            <w:r>
              <w:t>зарплатный,</w:t>
            </w:r>
          </w:p>
          <w:p w:rsidR="00DD44FA" w:rsidRPr="000F4F41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 w:rsidRPr="005B1CE6">
              <w:t>рубль</w:t>
            </w:r>
          </w:p>
        </w:tc>
        <w:tc>
          <w:tcPr>
            <w:tcW w:w="1494" w:type="dxa"/>
          </w:tcPr>
          <w:p w:rsidR="00DD44FA" w:rsidRPr="000F4F41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15.11.2012г.</w:t>
            </w:r>
          </w:p>
        </w:tc>
        <w:tc>
          <w:tcPr>
            <w:tcW w:w="1453" w:type="dxa"/>
          </w:tcPr>
          <w:p w:rsidR="00DD44FA" w:rsidRPr="000F4F41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 w:rsidRPr="005B1CE6">
              <w:t>№40817810072003448087</w:t>
            </w:r>
          </w:p>
        </w:tc>
        <w:tc>
          <w:tcPr>
            <w:tcW w:w="1559" w:type="dxa"/>
          </w:tcPr>
          <w:p w:rsidR="00DD44FA" w:rsidRPr="004321FC" w:rsidRDefault="00DD44FA" w:rsidP="00920A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12817,78</w:t>
            </w:r>
          </w:p>
        </w:tc>
      </w:tr>
    </w:tbl>
    <w:p w:rsidR="00DD44FA" w:rsidRPr="000F4F41" w:rsidRDefault="00DD44FA" w:rsidP="00920A51">
      <w:pPr>
        <w:ind w:firstLine="567"/>
        <w:jc w:val="both"/>
        <w:rPr>
          <w:vertAlign w:val="superscript"/>
        </w:rPr>
      </w:pPr>
    </w:p>
    <w:p w:rsidR="00DD44FA" w:rsidRPr="000F4F41" w:rsidRDefault="00DD44FA" w:rsidP="00920A51">
      <w:pPr>
        <w:jc w:val="both"/>
        <w:rPr>
          <w:vertAlign w:val="superscript"/>
        </w:rPr>
      </w:pPr>
      <w:r w:rsidRPr="000F4F41">
        <w:rPr>
          <w:vertAlign w:val="superscript"/>
        </w:rPr>
        <w:t>___________________________</w:t>
      </w:r>
    </w:p>
    <w:p w:rsidR="00DD44FA" w:rsidRPr="000F4F41" w:rsidRDefault="00DD44FA" w:rsidP="00920A51">
      <w:pPr>
        <w:jc w:val="both"/>
        <w:rPr>
          <w:vertAlign w:val="superscript"/>
        </w:rPr>
      </w:pPr>
    </w:p>
    <w:p w:rsidR="00DD44FA" w:rsidRPr="000F4F41" w:rsidRDefault="00DD44FA" w:rsidP="00920A51">
      <w:pPr>
        <w:ind w:firstLine="567"/>
        <w:jc w:val="both"/>
      </w:pPr>
      <w:r w:rsidRPr="000F4F41">
        <w:rPr>
          <w:vertAlign w:val="superscript"/>
        </w:rPr>
        <w:t>1</w:t>
      </w:r>
      <w:r w:rsidRPr="000F4F41">
        <w:t> Указываются вид счета (депозитный, текущий, расчетный, ссудный и другие) и валюта счета.</w:t>
      </w:r>
    </w:p>
    <w:p w:rsidR="00DD44FA" w:rsidRPr="000F4F41" w:rsidRDefault="00DD44FA" w:rsidP="00920A51">
      <w:pPr>
        <w:ind w:firstLine="567"/>
        <w:jc w:val="both"/>
      </w:pPr>
      <w:r w:rsidRPr="000F4F41">
        <w:rPr>
          <w:vertAlign w:val="superscript"/>
        </w:rPr>
        <w:t>2</w:t>
      </w:r>
      <w:r w:rsidRPr="000F4F41">
        <w:t> 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DD44FA" w:rsidRPr="000F4F41" w:rsidRDefault="00DD44FA" w:rsidP="00920A51">
      <w:pPr>
        <w:pageBreakBefore/>
        <w:ind w:firstLine="567"/>
        <w:rPr>
          <w:b/>
          <w:bCs/>
          <w:sz w:val="24"/>
          <w:szCs w:val="24"/>
        </w:rPr>
      </w:pPr>
      <w:r w:rsidRPr="000F4F41">
        <w:rPr>
          <w:b/>
          <w:bCs/>
          <w:sz w:val="24"/>
          <w:szCs w:val="24"/>
        </w:rPr>
        <w:t>Раздел 4. Сведения о ценных бумагах</w:t>
      </w:r>
    </w:p>
    <w:p w:rsidR="00DD44FA" w:rsidRPr="000F4F41" w:rsidRDefault="00DD44FA" w:rsidP="00920A51">
      <w:pPr>
        <w:spacing w:after="360"/>
        <w:ind w:firstLine="567"/>
        <w:rPr>
          <w:b/>
          <w:bCs/>
          <w:sz w:val="24"/>
          <w:szCs w:val="24"/>
        </w:rPr>
      </w:pPr>
      <w:r w:rsidRPr="000F4F41">
        <w:rPr>
          <w:b/>
          <w:bCs/>
          <w:sz w:val="24"/>
          <w:szCs w:val="24"/>
        </w:rPr>
        <w:t>4.1. Акции и иное участие в коммерческих организациях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977"/>
        <w:gridCol w:w="2126"/>
        <w:gridCol w:w="1288"/>
        <w:gridCol w:w="1122"/>
        <w:gridCol w:w="1843"/>
      </w:tblGrid>
      <w:tr w:rsidR="00DD44FA" w:rsidRPr="000F4F41">
        <w:tc>
          <w:tcPr>
            <w:tcW w:w="595" w:type="dxa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№</w:t>
            </w:r>
            <w:r w:rsidRPr="000F4F41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977" w:type="dxa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 xml:space="preserve">Наименование и организационно-правовая форма организации </w:t>
            </w:r>
            <w:r w:rsidRPr="000F4F41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126" w:type="dxa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Место нахождения организации (адрес)</w:t>
            </w:r>
          </w:p>
        </w:tc>
        <w:tc>
          <w:tcPr>
            <w:tcW w:w="1288" w:type="dxa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 xml:space="preserve">Уставный капитал </w:t>
            </w:r>
            <w:r w:rsidRPr="000F4F41">
              <w:rPr>
                <w:sz w:val="24"/>
                <w:szCs w:val="24"/>
                <w:vertAlign w:val="superscript"/>
              </w:rPr>
              <w:t>2</w:t>
            </w:r>
            <w:r w:rsidRPr="000F4F41">
              <w:rPr>
                <w:sz w:val="24"/>
                <w:szCs w:val="24"/>
              </w:rPr>
              <w:br/>
              <w:t>(руб.)</w:t>
            </w:r>
          </w:p>
        </w:tc>
        <w:tc>
          <w:tcPr>
            <w:tcW w:w="1122" w:type="dxa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 xml:space="preserve">Доля участия </w:t>
            </w:r>
            <w:r w:rsidRPr="000F4F41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 xml:space="preserve">Основание участия </w:t>
            </w:r>
            <w:r w:rsidRPr="000F4F41">
              <w:rPr>
                <w:sz w:val="24"/>
                <w:szCs w:val="24"/>
                <w:vertAlign w:val="superscript"/>
              </w:rPr>
              <w:t>4</w:t>
            </w:r>
          </w:p>
        </w:tc>
      </w:tr>
      <w:tr w:rsidR="00DD44FA" w:rsidRPr="000F4F41">
        <w:tc>
          <w:tcPr>
            <w:tcW w:w="595" w:type="dxa"/>
            <w:vAlign w:val="bottom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bottom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vAlign w:val="bottom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3</w:t>
            </w:r>
          </w:p>
        </w:tc>
        <w:tc>
          <w:tcPr>
            <w:tcW w:w="1288" w:type="dxa"/>
            <w:vAlign w:val="bottom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4</w:t>
            </w:r>
          </w:p>
        </w:tc>
        <w:tc>
          <w:tcPr>
            <w:tcW w:w="1122" w:type="dxa"/>
            <w:vAlign w:val="bottom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  <w:vAlign w:val="bottom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6</w:t>
            </w:r>
          </w:p>
        </w:tc>
      </w:tr>
      <w:tr w:rsidR="00DD44FA" w:rsidRPr="000F4F41">
        <w:trPr>
          <w:trHeight w:val="660"/>
        </w:trPr>
        <w:tc>
          <w:tcPr>
            <w:tcW w:w="595" w:type="dxa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DD44FA" w:rsidRPr="000F4F41" w:rsidRDefault="00DD44FA" w:rsidP="00920A51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   нет</w:t>
            </w:r>
          </w:p>
        </w:tc>
        <w:tc>
          <w:tcPr>
            <w:tcW w:w="2126" w:type="dxa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DD44FA" w:rsidRPr="000F4F41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122" w:type="dxa"/>
          </w:tcPr>
          <w:p w:rsidR="00DD44FA" w:rsidRPr="000F4F41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DD44FA" w:rsidRPr="000F4F41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</w:tbl>
    <w:p w:rsidR="00DD44FA" w:rsidRPr="000F4F41" w:rsidRDefault="00DD44FA" w:rsidP="00920A51">
      <w:pPr>
        <w:jc w:val="both"/>
        <w:rPr>
          <w:vertAlign w:val="superscript"/>
        </w:rPr>
      </w:pPr>
    </w:p>
    <w:p w:rsidR="00DD44FA" w:rsidRPr="000F4F41" w:rsidRDefault="00DD44FA" w:rsidP="00920A51">
      <w:pPr>
        <w:jc w:val="both"/>
        <w:rPr>
          <w:vertAlign w:val="superscript"/>
        </w:rPr>
      </w:pPr>
    </w:p>
    <w:p w:rsidR="00DD44FA" w:rsidRPr="000F4F41" w:rsidRDefault="00DD44FA" w:rsidP="00920A51">
      <w:pPr>
        <w:jc w:val="both"/>
        <w:rPr>
          <w:vertAlign w:val="superscript"/>
        </w:rPr>
      </w:pPr>
      <w:r w:rsidRPr="000F4F41">
        <w:rPr>
          <w:vertAlign w:val="superscript"/>
        </w:rPr>
        <w:t>____________________________</w:t>
      </w:r>
    </w:p>
    <w:p w:rsidR="00DD44FA" w:rsidRPr="000F4F41" w:rsidRDefault="00DD44FA" w:rsidP="00920A51">
      <w:pPr>
        <w:jc w:val="both"/>
        <w:rPr>
          <w:vertAlign w:val="superscript"/>
        </w:rPr>
      </w:pPr>
    </w:p>
    <w:p w:rsidR="00DD44FA" w:rsidRPr="000F4F41" w:rsidRDefault="00DD44FA" w:rsidP="00920A51">
      <w:pPr>
        <w:ind w:firstLine="567"/>
        <w:jc w:val="both"/>
      </w:pPr>
      <w:r w:rsidRPr="000F4F41">
        <w:rPr>
          <w:vertAlign w:val="superscript"/>
        </w:rPr>
        <w:t>1</w:t>
      </w:r>
      <w:r w:rsidRPr="000F4F41">
        <w:t> 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 и другие).</w:t>
      </w:r>
    </w:p>
    <w:p w:rsidR="00DD44FA" w:rsidRPr="000F4F41" w:rsidRDefault="00DD44FA" w:rsidP="00920A51">
      <w:pPr>
        <w:ind w:firstLine="567"/>
        <w:jc w:val="both"/>
      </w:pPr>
      <w:r w:rsidRPr="000F4F41">
        <w:rPr>
          <w:vertAlign w:val="superscript"/>
        </w:rPr>
        <w:t>2</w:t>
      </w:r>
      <w:r w:rsidRPr="000F4F41">
        <w:t> 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DD44FA" w:rsidRPr="000F4F41" w:rsidRDefault="00DD44FA" w:rsidP="00920A51">
      <w:pPr>
        <w:ind w:firstLine="567"/>
        <w:jc w:val="both"/>
      </w:pPr>
      <w:r w:rsidRPr="000F4F41">
        <w:rPr>
          <w:vertAlign w:val="superscript"/>
        </w:rPr>
        <w:t>3</w:t>
      </w:r>
      <w:r w:rsidRPr="000F4F41">
        <w:t> 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DD44FA" w:rsidRPr="000F4F41" w:rsidRDefault="00DD44FA" w:rsidP="00920A51">
      <w:pPr>
        <w:ind w:firstLine="567"/>
        <w:jc w:val="both"/>
      </w:pPr>
      <w:r w:rsidRPr="000F4F41">
        <w:rPr>
          <w:vertAlign w:val="superscript"/>
        </w:rPr>
        <w:t>4</w:t>
      </w:r>
      <w:r w:rsidRPr="000F4F41">
        <w:t> 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DD44FA" w:rsidRPr="000F4F41" w:rsidRDefault="00DD44FA" w:rsidP="00920A51">
      <w:pPr>
        <w:rPr>
          <w:sz w:val="24"/>
          <w:szCs w:val="24"/>
        </w:rPr>
      </w:pPr>
    </w:p>
    <w:p w:rsidR="00DD44FA" w:rsidRPr="000F4F41" w:rsidRDefault="00DD44FA" w:rsidP="00920A51">
      <w:pPr>
        <w:rPr>
          <w:sz w:val="24"/>
          <w:szCs w:val="24"/>
        </w:rPr>
      </w:pPr>
    </w:p>
    <w:p w:rsidR="00DD44FA" w:rsidRPr="000F4F41" w:rsidRDefault="00DD44FA" w:rsidP="00920A51">
      <w:pPr>
        <w:pageBreakBefore/>
        <w:spacing w:after="360"/>
        <w:ind w:firstLine="567"/>
        <w:jc w:val="both"/>
        <w:rPr>
          <w:b/>
          <w:bCs/>
          <w:sz w:val="24"/>
          <w:szCs w:val="24"/>
        </w:rPr>
      </w:pPr>
      <w:r w:rsidRPr="000F4F41">
        <w:rPr>
          <w:b/>
          <w:bCs/>
          <w:sz w:val="24"/>
          <w:szCs w:val="24"/>
        </w:rPr>
        <w:t>4.2. Иные ценные бумаги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127"/>
        <w:gridCol w:w="2280"/>
        <w:gridCol w:w="1830"/>
        <w:gridCol w:w="1454"/>
        <w:gridCol w:w="1665"/>
      </w:tblGrid>
      <w:tr w:rsidR="00DD44FA" w:rsidRPr="000F4F41">
        <w:tc>
          <w:tcPr>
            <w:tcW w:w="595" w:type="dxa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№</w:t>
            </w:r>
            <w:r w:rsidRPr="000F4F41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127" w:type="dxa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Вид ценной бумаги </w:t>
            </w:r>
            <w:r w:rsidRPr="000F4F41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280" w:type="dxa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Лицо, выпустившее ценную бумагу</w:t>
            </w:r>
          </w:p>
        </w:tc>
        <w:tc>
          <w:tcPr>
            <w:tcW w:w="1830" w:type="dxa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Номинальная величина обязательства</w:t>
            </w:r>
            <w:r w:rsidRPr="000F4F41">
              <w:rPr>
                <w:sz w:val="24"/>
                <w:szCs w:val="24"/>
              </w:rPr>
              <w:br/>
              <w:t>(руб.)</w:t>
            </w:r>
          </w:p>
        </w:tc>
        <w:tc>
          <w:tcPr>
            <w:tcW w:w="1454" w:type="dxa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Общее количество</w:t>
            </w:r>
          </w:p>
        </w:tc>
        <w:tc>
          <w:tcPr>
            <w:tcW w:w="1665" w:type="dxa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 xml:space="preserve">Общая стоимость </w:t>
            </w:r>
            <w:r w:rsidRPr="000F4F41">
              <w:rPr>
                <w:sz w:val="24"/>
                <w:szCs w:val="24"/>
                <w:vertAlign w:val="superscript"/>
              </w:rPr>
              <w:t>2</w:t>
            </w:r>
            <w:r w:rsidRPr="000F4F41">
              <w:rPr>
                <w:sz w:val="24"/>
                <w:szCs w:val="24"/>
              </w:rPr>
              <w:br/>
              <w:t>(руб.)</w:t>
            </w:r>
          </w:p>
        </w:tc>
      </w:tr>
      <w:tr w:rsidR="00DD44FA" w:rsidRPr="000F4F41">
        <w:tc>
          <w:tcPr>
            <w:tcW w:w="595" w:type="dxa"/>
            <w:vAlign w:val="bottom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vAlign w:val="bottom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2</w:t>
            </w:r>
          </w:p>
        </w:tc>
        <w:tc>
          <w:tcPr>
            <w:tcW w:w="2280" w:type="dxa"/>
            <w:vAlign w:val="bottom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3</w:t>
            </w:r>
          </w:p>
        </w:tc>
        <w:tc>
          <w:tcPr>
            <w:tcW w:w="1830" w:type="dxa"/>
            <w:vAlign w:val="bottom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4</w:t>
            </w:r>
          </w:p>
        </w:tc>
        <w:tc>
          <w:tcPr>
            <w:tcW w:w="1454" w:type="dxa"/>
            <w:vAlign w:val="bottom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5</w:t>
            </w:r>
          </w:p>
        </w:tc>
        <w:tc>
          <w:tcPr>
            <w:tcW w:w="1665" w:type="dxa"/>
            <w:vAlign w:val="bottom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6</w:t>
            </w:r>
          </w:p>
        </w:tc>
      </w:tr>
      <w:tr w:rsidR="00DD44FA" w:rsidRPr="000F4F41">
        <w:trPr>
          <w:trHeight w:val="660"/>
        </w:trPr>
        <w:tc>
          <w:tcPr>
            <w:tcW w:w="595" w:type="dxa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DD44FA" w:rsidRPr="000F4F41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нет</w:t>
            </w:r>
          </w:p>
        </w:tc>
        <w:tc>
          <w:tcPr>
            <w:tcW w:w="2280" w:type="dxa"/>
          </w:tcPr>
          <w:p w:rsidR="00DD44FA" w:rsidRPr="000F4F41" w:rsidRDefault="00DD44FA" w:rsidP="00920A51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</w:tr>
    </w:tbl>
    <w:p w:rsidR="00DD44FA" w:rsidRPr="000F4F41" w:rsidRDefault="00DD44FA" w:rsidP="00920A51">
      <w:pPr>
        <w:spacing w:before="240"/>
        <w:ind w:firstLine="567"/>
        <w:jc w:val="both"/>
        <w:rPr>
          <w:sz w:val="24"/>
          <w:szCs w:val="24"/>
        </w:rPr>
      </w:pPr>
      <w:r w:rsidRPr="000F4F41">
        <w:rPr>
          <w:sz w:val="24"/>
          <w:szCs w:val="24"/>
        </w:rPr>
        <w:t>Итого по разделу 4 “Сведения о ценных бумагах” суммарная декларированная стоимость ценных бумаг, включая доли участия в коммерческих организациях (руб.)</w:t>
      </w:r>
    </w:p>
    <w:p w:rsidR="00DD44FA" w:rsidRPr="000F4F41" w:rsidRDefault="00DD44FA" w:rsidP="00920A51">
      <w:pPr>
        <w:pBdr>
          <w:top w:val="single" w:sz="4" w:space="1" w:color="auto"/>
        </w:pBdr>
        <w:ind w:left="7797"/>
        <w:rPr>
          <w:sz w:val="2"/>
          <w:szCs w:val="2"/>
        </w:rPr>
      </w:pPr>
    </w:p>
    <w:p w:rsidR="00DD44FA" w:rsidRPr="000F4F41" w:rsidRDefault="00DD44FA" w:rsidP="00920A51">
      <w:pPr>
        <w:tabs>
          <w:tab w:val="left" w:pos="6804"/>
        </w:tabs>
        <w:rPr>
          <w:sz w:val="24"/>
          <w:szCs w:val="24"/>
        </w:rPr>
      </w:pPr>
      <w:r w:rsidRPr="000F4F41">
        <w:rPr>
          <w:sz w:val="24"/>
          <w:szCs w:val="24"/>
        </w:rPr>
        <w:tab/>
        <w:t>.</w:t>
      </w:r>
    </w:p>
    <w:p w:rsidR="00DD44FA" w:rsidRPr="000F4F41" w:rsidRDefault="00DD44FA" w:rsidP="00920A51">
      <w:pPr>
        <w:pBdr>
          <w:top w:val="single" w:sz="4" w:space="1" w:color="auto"/>
        </w:pBdr>
        <w:ind w:right="3175"/>
        <w:rPr>
          <w:sz w:val="2"/>
          <w:szCs w:val="2"/>
        </w:rPr>
      </w:pPr>
    </w:p>
    <w:p w:rsidR="00DD44FA" w:rsidRPr="000F4F41" w:rsidRDefault="00DD44FA" w:rsidP="00920A51">
      <w:pPr>
        <w:spacing w:before="600"/>
        <w:rPr>
          <w:sz w:val="24"/>
          <w:szCs w:val="24"/>
        </w:rPr>
      </w:pPr>
      <w:r w:rsidRPr="000F4F41">
        <w:rPr>
          <w:sz w:val="24"/>
          <w:szCs w:val="24"/>
        </w:rPr>
        <w:t>_________________</w:t>
      </w:r>
    </w:p>
    <w:p w:rsidR="00DD44FA" w:rsidRPr="000F4F41" w:rsidRDefault="00DD44FA" w:rsidP="00920A51">
      <w:pPr>
        <w:ind w:firstLine="567"/>
        <w:jc w:val="both"/>
      </w:pPr>
      <w:r w:rsidRPr="000F4F41">
        <w:rPr>
          <w:vertAlign w:val="superscript"/>
        </w:rPr>
        <w:t>1</w:t>
      </w:r>
      <w:r w:rsidRPr="000F4F41">
        <w:t> Указываются все ценные бумаги по видам (облигации, векселя и другие), за исключением акций, указанных в подразделе “Акции и иное участие в коммерческих организациях”.</w:t>
      </w:r>
    </w:p>
    <w:p w:rsidR="00DD44FA" w:rsidRPr="000F4F41" w:rsidRDefault="00DD44FA" w:rsidP="00920A51">
      <w:pPr>
        <w:ind w:firstLine="567"/>
        <w:jc w:val="both"/>
      </w:pPr>
      <w:r w:rsidRPr="000F4F41">
        <w:rPr>
          <w:vertAlign w:val="superscript"/>
        </w:rPr>
        <w:t>2</w:t>
      </w:r>
      <w:r w:rsidRPr="000F4F41">
        <w:t> Указывается общая стоимость ценных бумаг данного вида исходя из стоимости их приобретения (а если ее нельзя определить –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DD44FA" w:rsidRPr="000F4F41" w:rsidRDefault="00DD44FA" w:rsidP="00920A51">
      <w:pPr>
        <w:rPr>
          <w:sz w:val="24"/>
          <w:szCs w:val="24"/>
        </w:rPr>
      </w:pPr>
    </w:p>
    <w:p w:rsidR="00DD44FA" w:rsidRPr="000F4F41" w:rsidRDefault="00DD44FA" w:rsidP="00920A51">
      <w:pPr>
        <w:pageBreakBefore/>
        <w:ind w:firstLine="567"/>
        <w:jc w:val="both"/>
        <w:rPr>
          <w:b/>
          <w:bCs/>
          <w:sz w:val="24"/>
          <w:szCs w:val="24"/>
        </w:rPr>
      </w:pPr>
      <w:r w:rsidRPr="000F4F41">
        <w:rPr>
          <w:b/>
          <w:bCs/>
          <w:sz w:val="24"/>
          <w:szCs w:val="24"/>
        </w:rPr>
        <w:t>Раздел 5. Сведения об обязательствах имущественного характера</w:t>
      </w:r>
    </w:p>
    <w:p w:rsidR="00DD44FA" w:rsidRPr="000F4F41" w:rsidRDefault="00DD44FA" w:rsidP="00920A51">
      <w:pPr>
        <w:spacing w:after="360"/>
        <w:ind w:firstLine="567"/>
        <w:rPr>
          <w:b/>
          <w:bCs/>
          <w:sz w:val="24"/>
          <w:szCs w:val="24"/>
        </w:rPr>
      </w:pPr>
      <w:r w:rsidRPr="000F4F41">
        <w:rPr>
          <w:b/>
          <w:bCs/>
          <w:sz w:val="24"/>
          <w:szCs w:val="24"/>
        </w:rPr>
        <w:t xml:space="preserve">5.1. Объекты недвижимого имущества, находящиеся в пользовании </w:t>
      </w:r>
      <w:r w:rsidRPr="000F4F41"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1701"/>
        <w:gridCol w:w="1985"/>
        <w:gridCol w:w="2126"/>
        <w:gridCol w:w="2410"/>
        <w:gridCol w:w="1134"/>
      </w:tblGrid>
      <w:tr w:rsidR="00DD44FA" w:rsidRPr="000F4F41">
        <w:tc>
          <w:tcPr>
            <w:tcW w:w="595" w:type="dxa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№</w:t>
            </w:r>
            <w:r w:rsidRPr="000F4F41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701" w:type="dxa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Вид имущества </w:t>
            </w:r>
            <w:r w:rsidRPr="000F4F41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85" w:type="dxa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Вид и сроки пользо</w:t>
            </w:r>
            <w:r w:rsidRPr="000F4F41">
              <w:rPr>
                <w:sz w:val="24"/>
                <w:szCs w:val="24"/>
              </w:rPr>
              <w:softHyphen/>
              <w:t xml:space="preserve">вания </w:t>
            </w:r>
            <w:r w:rsidRPr="000F4F41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126" w:type="dxa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 xml:space="preserve">Основание пользования </w:t>
            </w:r>
            <w:r w:rsidRPr="000F4F41"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2410" w:type="dxa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Место нахождения (адрес)</w:t>
            </w:r>
          </w:p>
        </w:tc>
        <w:tc>
          <w:tcPr>
            <w:tcW w:w="1134" w:type="dxa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Площадь</w:t>
            </w:r>
            <w:r w:rsidRPr="000F4F41">
              <w:rPr>
                <w:sz w:val="24"/>
                <w:szCs w:val="24"/>
              </w:rPr>
              <w:br/>
              <w:t>(кв. м)</w:t>
            </w:r>
          </w:p>
        </w:tc>
      </w:tr>
      <w:tr w:rsidR="00DD44FA" w:rsidRPr="000F4F41">
        <w:tc>
          <w:tcPr>
            <w:tcW w:w="595" w:type="dxa"/>
            <w:vAlign w:val="bottom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bottom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bottom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bottom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4</w:t>
            </w:r>
          </w:p>
        </w:tc>
        <w:tc>
          <w:tcPr>
            <w:tcW w:w="2410" w:type="dxa"/>
            <w:vAlign w:val="bottom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bottom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6</w:t>
            </w:r>
          </w:p>
        </w:tc>
      </w:tr>
      <w:tr w:rsidR="00DD44FA" w:rsidRPr="000F4F41">
        <w:trPr>
          <w:trHeight w:val="660"/>
        </w:trPr>
        <w:tc>
          <w:tcPr>
            <w:tcW w:w="595" w:type="dxa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D44FA" w:rsidRPr="000F4F41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 w:rsidRPr="005B1CE6">
              <w:t>Жилой дом</w:t>
            </w:r>
          </w:p>
        </w:tc>
        <w:tc>
          <w:tcPr>
            <w:tcW w:w="1985" w:type="dxa"/>
          </w:tcPr>
          <w:p w:rsidR="00DD44FA" w:rsidRDefault="00DD44FA" w:rsidP="00920A51">
            <w:pPr>
              <w:jc w:val="center"/>
            </w:pPr>
            <w:r>
              <w:t>Безвозмездное пользование</w:t>
            </w:r>
          </w:p>
          <w:p w:rsidR="00DD44FA" w:rsidRPr="000F4F41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t>бессрочное</w:t>
            </w:r>
          </w:p>
        </w:tc>
        <w:tc>
          <w:tcPr>
            <w:tcW w:w="2126" w:type="dxa"/>
          </w:tcPr>
          <w:p w:rsidR="00DD44FA" w:rsidRPr="000F4F41" w:rsidRDefault="00DD44FA" w:rsidP="00920A51">
            <w:pPr>
              <w:ind w:right="-28"/>
              <w:jc w:val="center"/>
              <w:rPr>
                <w:i/>
                <w:iCs/>
                <w:sz w:val="24"/>
                <w:szCs w:val="24"/>
              </w:rPr>
            </w:pPr>
            <w:r w:rsidRPr="005B1CE6">
              <w:t>Свидетельство о государственной регистрации  74 – АГ № 588219 от 09.11.2011</w:t>
            </w:r>
          </w:p>
        </w:tc>
        <w:tc>
          <w:tcPr>
            <w:tcW w:w="2410" w:type="dxa"/>
          </w:tcPr>
          <w:p w:rsidR="00DD44FA" w:rsidRPr="000F4F41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 w:rsidRPr="005B1CE6">
              <w:t>Челябинская область Уйский район с.Уйское ул.Пугачева д.17</w:t>
            </w:r>
          </w:p>
        </w:tc>
        <w:tc>
          <w:tcPr>
            <w:tcW w:w="1134" w:type="dxa"/>
          </w:tcPr>
          <w:p w:rsidR="00DD44FA" w:rsidRPr="005B1CE6" w:rsidRDefault="00DD44FA" w:rsidP="00A40955">
            <w:pPr>
              <w:jc w:val="center"/>
            </w:pPr>
            <w:r w:rsidRPr="005B1CE6">
              <w:t>108.4</w:t>
            </w:r>
          </w:p>
        </w:tc>
      </w:tr>
      <w:tr w:rsidR="00DD44FA" w:rsidRPr="000F4F41">
        <w:trPr>
          <w:trHeight w:val="660"/>
        </w:trPr>
        <w:tc>
          <w:tcPr>
            <w:tcW w:w="595" w:type="dxa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D44FA" w:rsidRPr="005B1CE6" w:rsidRDefault="00DD44FA" w:rsidP="00920A51">
            <w:pPr>
              <w:jc w:val="center"/>
            </w:pPr>
            <w:r w:rsidRPr="005B1CE6">
              <w:t>Земельный участок</w:t>
            </w:r>
          </w:p>
        </w:tc>
        <w:tc>
          <w:tcPr>
            <w:tcW w:w="1985" w:type="dxa"/>
          </w:tcPr>
          <w:p w:rsidR="00DD44FA" w:rsidRDefault="00DD44FA" w:rsidP="00920A51">
            <w:pPr>
              <w:jc w:val="center"/>
            </w:pPr>
            <w:r>
              <w:t>Безвозмездное пользование</w:t>
            </w:r>
          </w:p>
          <w:p w:rsidR="00DD44FA" w:rsidRDefault="00DD44FA" w:rsidP="00920A51">
            <w:pPr>
              <w:jc w:val="center"/>
            </w:pPr>
            <w:r>
              <w:t>бессрочное</w:t>
            </w:r>
          </w:p>
        </w:tc>
        <w:tc>
          <w:tcPr>
            <w:tcW w:w="2126" w:type="dxa"/>
          </w:tcPr>
          <w:p w:rsidR="00DD44FA" w:rsidRPr="005B1CE6" w:rsidRDefault="00DD44FA" w:rsidP="00920A51">
            <w:pPr>
              <w:ind w:right="-28"/>
              <w:jc w:val="center"/>
            </w:pPr>
            <w:r w:rsidRPr="005B1CE6">
              <w:t>Свидетельство о государственной регистрации  74 – АГ №460999 от 25.10.2011</w:t>
            </w:r>
          </w:p>
        </w:tc>
        <w:tc>
          <w:tcPr>
            <w:tcW w:w="2410" w:type="dxa"/>
          </w:tcPr>
          <w:p w:rsidR="00DD44FA" w:rsidRPr="005B1CE6" w:rsidRDefault="00DD44FA" w:rsidP="00920A51">
            <w:pPr>
              <w:jc w:val="center"/>
            </w:pPr>
            <w:r w:rsidRPr="005B1CE6">
              <w:t>Челябинская область Уйский район с.Уйское ул.Пугачева д.17</w:t>
            </w:r>
          </w:p>
        </w:tc>
        <w:tc>
          <w:tcPr>
            <w:tcW w:w="1134" w:type="dxa"/>
          </w:tcPr>
          <w:p w:rsidR="00DD44FA" w:rsidRPr="005B1CE6" w:rsidRDefault="00DD44FA" w:rsidP="00A40955">
            <w:pPr>
              <w:jc w:val="center"/>
            </w:pPr>
            <w:r w:rsidRPr="005B1CE6">
              <w:t>400.00</w:t>
            </w:r>
          </w:p>
        </w:tc>
      </w:tr>
    </w:tbl>
    <w:p w:rsidR="00DD44FA" w:rsidRPr="000F4F41" w:rsidRDefault="00DD44FA" w:rsidP="00920A51">
      <w:pPr>
        <w:spacing w:before="120"/>
        <w:rPr>
          <w:sz w:val="24"/>
          <w:szCs w:val="24"/>
        </w:rPr>
      </w:pPr>
      <w:r w:rsidRPr="000F4F41">
        <w:rPr>
          <w:sz w:val="24"/>
          <w:szCs w:val="24"/>
        </w:rPr>
        <w:t>_________________</w:t>
      </w:r>
    </w:p>
    <w:p w:rsidR="00DD44FA" w:rsidRPr="000F4F41" w:rsidRDefault="00DD44FA" w:rsidP="00920A51">
      <w:pPr>
        <w:ind w:firstLine="567"/>
        <w:jc w:val="both"/>
      </w:pPr>
      <w:r w:rsidRPr="000F4F41">
        <w:rPr>
          <w:vertAlign w:val="superscript"/>
        </w:rPr>
        <w:t>1</w:t>
      </w:r>
      <w:r w:rsidRPr="000F4F41">
        <w:t> Указываются по состоянию на отчетную дату.</w:t>
      </w:r>
    </w:p>
    <w:p w:rsidR="00DD44FA" w:rsidRPr="000F4F41" w:rsidRDefault="00DD44FA" w:rsidP="00920A51">
      <w:pPr>
        <w:ind w:firstLine="567"/>
        <w:jc w:val="both"/>
      </w:pPr>
      <w:r w:rsidRPr="000F4F41">
        <w:rPr>
          <w:vertAlign w:val="superscript"/>
        </w:rPr>
        <w:t>2</w:t>
      </w:r>
      <w:r w:rsidRPr="000F4F41">
        <w:t> Указывается вид недвижимого имущества (земельный участок, жилой дом, дача и другие).</w:t>
      </w:r>
    </w:p>
    <w:p w:rsidR="00DD44FA" w:rsidRPr="000F4F41" w:rsidRDefault="00DD44FA" w:rsidP="00920A51">
      <w:pPr>
        <w:ind w:firstLine="567"/>
        <w:jc w:val="both"/>
      </w:pPr>
      <w:r w:rsidRPr="000F4F41">
        <w:rPr>
          <w:vertAlign w:val="superscript"/>
        </w:rPr>
        <w:t>3</w:t>
      </w:r>
      <w:r w:rsidRPr="000F4F41">
        <w:t> Указываются вид пользования (аренда, безвозмездное пользование и другие) и сроки пользования.</w:t>
      </w:r>
    </w:p>
    <w:p w:rsidR="00DD44FA" w:rsidRPr="000F4F41" w:rsidRDefault="00DD44FA" w:rsidP="00920A51">
      <w:pPr>
        <w:ind w:firstLine="567"/>
        <w:jc w:val="both"/>
      </w:pPr>
      <w:r w:rsidRPr="000F4F41">
        <w:rPr>
          <w:vertAlign w:val="superscript"/>
        </w:rPr>
        <w:t>4</w:t>
      </w:r>
      <w:r w:rsidRPr="000F4F41">
        <w:t> Указываются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DD44FA" w:rsidRPr="000F4F41" w:rsidRDefault="00DD44FA" w:rsidP="00920A51">
      <w:pPr>
        <w:rPr>
          <w:sz w:val="24"/>
          <w:szCs w:val="24"/>
        </w:rPr>
      </w:pPr>
    </w:p>
    <w:p w:rsidR="00DD44FA" w:rsidRPr="000F4F41" w:rsidRDefault="00DD44FA" w:rsidP="00920A51">
      <w:pPr>
        <w:pageBreakBefore/>
        <w:spacing w:after="360"/>
        <w:ind w:firstLine="567"/>
        <w:jc w:val="both"/>
        <w:rPr>
          <w:b/>
          <w:bCs/>
          <w:sz w:val="24"/>
          <w:szCs w:val="24"/>
        </w:rPr>
      </w:pPr>
      <w:r w:rsidRPr="000F4F41">
        <w:rPr>
          <w:b/>
          <w:bCs/>
          <w:sz w:val="24"/>
          <w:szCs w:val="24"/>
        </w:rPr>
        <w:t xml:space="preserve">5.2. Прочие обязательства </w:t>
      </w:r>
      <w:r w:rsidRPr="000F4F41"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127"/>
        <w:gridCol w:w="1701"/>
        <w:gridCol w:w="2126"/>
        <w:gridCol w:w="1767"/>
        <w:gridCol w:w="1635"/>
      </w:tblGrid>
      <w:tr w:rsidR="00DD44FA" w:rsidRPr="000F4F41">
        <w:tc>
          <w:tcPr>
            <w:tcW w:w="595" w:type="dxa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№</w:t>
            </w:r>
            <w:r w:rsidRPr="000F4F41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127" w:type="dxa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 xml:space="preserve">Содержание обязательства </w:t>
            </w:r>
            <w:r w:rsidRPr="000F4F41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01" w:type="dxa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Кредитор (должник)</w:t>
            </w:r>
            <w:r w:rsidRPr="000F4F41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126" w:type="dxa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 xml:space="preserve">Основание возникновения </w:t>
            </w:r>
            <w:r w:rsidRPr="000F4F41"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767" w:type="dxa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 xml:space="preserve">Сумма обязательства </w:t>
            </w:r>
            <w:r w:rsidRPr="000F4F41">
              <w:rPr>
                <w:sz w:val="24"/>
                <w:szCs w:val="24"/>
                <w:vertAlign w:val="superscript"/>
              </w:rPr>
              <w:t>5</w:t>
            </w:r>
            <w:r w:rsidRPr="000F4F41">
              <w:rPr>
                <w:sz w:val="24"/>
                <w:szCs w:val="24"/>
              </w:rPr>
              <w:t xml:space="preserve"> (руб.)</w:t>
            </w:r>
          </w:p>
        </w:tc>
        <w:tc>
          <w:tcPr>
            <w:tcW w:w="1635" w:type="dxa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обязатель</w:t>
            </w:r>
            <w:r w:rsidRPr="000F4F41">
              <w:rPr>
                <w:sz w:val="24"/>
                <w:szCs w:val="24"/>
              </w:rPr>
              <w:t xml:space="preserve">ства </w:t>
            </w:r>
            <w:r w:rsidRPr="000F4F41">
              <w:rPr>
                <w:sz w:val="24"/>
                <w:szCs w:val="24"/>
                <w:vertAlign w:val="superscript"/>
              </w:rPr>
              <w:t>6</w:t>
            </w:r>
          </w:p>
        </w:tc>
      </w:tr>
      <w:tr w:rsidR="00DD44FA" w:rsidRPr="000F4F41">
        <w:tc>
          <w:tcPr>
            <w:tcW w:w="595" w:type="dxa"/>
            <w:vAlign w:val="bottom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vAlign w:val="bottom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bottom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bottom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4</w:t>
            </w:r>
          </w:p>
        </w:tc>
        <w:tc>
          <w:tcPr>
            <w:tcW w:w="1767" w:type="dxa"/>
            <w:vAlign w:val="bottom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5</w:t>
            </w:r>
          </w:p>
        </w:tc>
        <w:tc>
          <w:tcPr>
            <w:tcW w:w="1635" w:type="dxa"/>
            <w:vAlign w:val="bottom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6</w:t>
            </w:r>
          </w:p>
        </w:tc>
      </w:tr>
      <w:tr w:rsidR="00DD44FA" w:rsidRPr="000F4F41">
        <w:trPr>
          <w:trHeight w:val="660"/>
        </w:trPr>
        <w:tc>
          <w:tcPr>
            <w:tcW w:w="595" w:type="dxa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DD44FA" w:rsidRPr="000F4F41" w:rsidRDefault="00DD44FA" w:rsidP="00FC0D83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Кредит </w:t>
            </w:r>
          </w:p>
        </w:tc>
        <w:tc>
          <w:tcPr>
            <w:tcW w:w="1701" w:type="dxa"/>
          </w:tcPr>
          <w:p w:rsidR="00DD44FA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Кредитор ОАО «ОТП Банк»</w:t>
            </w:r>
          </w:p>
          <w:p w:rsidR="00DD44FA" w:rsidRPr="000F4F41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г.Москва ш.Ленинградское 16А, стр1</w:t>
            </w:r>
          </w:p>
        </w:tc>
        <w:tc>
          <w:tcPr>
            <w:tcW w:w="2126" w:type="dxa"/>
          </w:tcPr>
          <w:p w:rsidR="00DD44FA" w:rsidRPr="000F4F41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Договор №2593268695</w:t>
            </w:r>
          </w:p>
        </w:tc>
        <w:tc>
          <w:tcPr>
            <w:tcW w:w="1767" w:type="dxa"/>
          </w:tcPr>
          <w:p w:rsidR="00DD44FA" w:rsidRPr="000F4F41" w:rsidRDefault="00DD44FA" w:rsidP="00920A51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14444,00</w:t>
            </w:r>
          </w:p>
        </w:tc>
        <w:tc>
          <w:tcPr>
            <w:tcW w:w="1635" w:type="dxa"/>
          </w:tcPr>
          <w:p w:rsidR="00DD44FA" w:rsidRPr="000F4F41" w:rsidRDefault="00DD44FA" w:rsidP="00920A51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48,45%</w:t>
            </w:r>
          </w:p>
        </w:tc>
      </w:tr>
    </w:tbl>
    <w:p w:rsidR="00DD44FA" w:rsidRPr="000F4F41" w:rsidRDefault="00DD44FA" w:rsidP="00920A51">
      <w:pPr>
        <w:spacing w:before="600" w:after="240"/>
        <w:ind w:firstLine="567"/>
        <w:rPr>
          <w:sz w:val="24"/>
          <w:szCs w:val="24"/>
        </w:rPr>
      </w:pPr>
      <w:r w:rsidRPr="000F4F41">
        <w:rPr>
          <w:sz w:val="24"/>
          <w:szCs w:val="24"/>
        </w:rPr>
        <w:t>Достоверность и полноту настоящих сведений подтверждаю.</w:t>
      </w:r>
    </w:p>
    <w:tbl>
      <w:tblPr>
        <w:tblW w:w="0" w:type="auto"/>
        <w:tblInd w:w="2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567"/>
        <w:gridCol w:w="284"/>
        <w:gridCol w:w="1842"/>
        <w:gridCol w:w="426"/>
        <w:gridCol w:w="317"/>
        <w:gridCol w:w="405"/>
        <w:gridCol w:w="5923"/>
      </w:tblGrid>
      <w:tr w:rsidR="00DD44FA" w:rsidRPr="000F4F41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44FA" w:rsidRPr="000F4F41" w:rsidRDefault="00DD44FA" w:rsidP="00920A51">
            <w:pPr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44FA" w:rsidRPr="000F4F41" w:rsidRDefault="00DD44FA" w:rsidP="00920A51">
            <w:pPr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44FA" w:rsidRPr="000F4F41" w:rsidRDefault="00DD44FA" w:rsidP="00920A51">
            <w:pPr>
              <w:jc w:val="right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44FA" w:rsidRPr="000F4F41" w:rsidRDefault="00DD44FA" w:rsidP="00920A51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0F4F41">
              <w:rPr>
                <w:b/>
                <w:bCs/>
                <w:i/>
                <w:iCs/>
                <w:sz w:val="24"/>
                <w:szCs w:val="24"/>
              </w:rPr>
              <w:t>1</w:t>
            </w:r>
            <w:r>
              <w:rPr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  <w:r w:rsidRPr="000F4F41">
              <w:rPr>
                <w:sz w:val="24"/>
                <w:szCs w:val="24"/>
              </w:rPr>
              <w:t>г.</w:t>
            </w:r>
          </w:p>
        </w:tc>
        <w:tc>
          <w:tcPr>
            <w:tcW w:w="5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44FA" w:rsidRPr="000F4F41" w:rsidRDefault="00DD44FA" w:rsidP="00920A51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0F4F41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DD44FA" w:rsidRPr="000F4F41" w:rsidRDefault="00DD44FA" w:rsidP="00920A51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D44FA" w:rsidRPr="000F4F41" w:rsidRDefault="00DD44FA" w:rsidP="00920A51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D44FA" w:rsidRPr="000F4F41" w:rsidRDefault="00DD44FA" w:rsidP="00920A51"/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DD44FA" w:rsidRPr="000F4F41" w:rsidRDefault="00DD44FA" w:rsidP="00920A51"/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DD44FA" w:rsidRPr="000F4F41" w:rsidRDefault="00DD44FA" w:rsidP="00920A51"/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DD44FA" w:rsidRPr="000F4F41" w:rsidRDefault="00DD44FA" w:rsidP="00920A51"/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DD44FA" w:rsidRPr="000F4F41" w:rsidRDefault="00DD44FA" w:rsidP="00920A51"/>
        </w:tc>
        <w:tc>
          <w:tcPr>
            <w:tcW w:w="5923" w:type="dxa"/>
            <w:tcBorders>
              <w:top w:val="nil"/>
              <w:left w:val="nil"/>
              <w:bottom w:val="nil"/>
              <w:right w:val="nil"/>
            </w:tcBorders>
          </w:tcPr>
          <w:p w:rsidR="00DD44FA" w:rsidRPr="000F4F41" w:rsidRDefault="00DD44FA" w:rsidP="00920A51">
            <w:pPr>
              <w:jc w:val="center"/>
            </w:pPr>
            <w:r w:rsidRPr="000F4F41">
              <w:t>(подпись федерального государственного служащего)</w:t>
            </w:r>
          </w:p>
        </w:tc>
      </w:tr>
    </w:tbl>
    <w:p w:rsidR="00DD44FA" w:rsidRPr="000F4F41" w:rsidRDefault="00DD44FA" w:rsidP="00920A51">
      <w:pPr>
        <w:spacing w:before="240"/>
        <w:rPr>
          <w:sz w:val="24"/>
          <w:szCs w:val="24"/>
        </w:rPr>
      </w:pPr>
    </w:p>
    <w:p w:rsidR="00DD44FA" w:rsidRPr="000F4F41" w:rsidRDefault="00DD44FA" w:rsidP="00920A51">
      <w:pPr>
        <w:pBdr>
          <w:top w:val="single" w:sz="4" w:space="1" w:color="auto"/>
        </w:pBdr>
        <w:jc w:val="center"/>
      </w:pPr>
      <w:r w:rsidRPr="000F4F41">
        <w:t>(Ф.И.О. и подпись лица, принявшего справку)</w:t>
      </w:r>
    </w:p>
    <w:p w:rsidR="00DD44FA" w:rsidRPr="000F4F41" w:rsidRDefault="00DD44FA" w:rsidP="00920A51">
      <w:pPr>
        <w:spacing w:before="600"/>
        <w:rPr>
          <w:sz w:val="24"/>
          <w:szCs w:val="24"/>
        </w:rPr>
      </w:pPr>
      <w:r w:rsidRPr="000F4F41">
        <w:rPr>
          <w:sz w:val="24"/>
          <w:szCs w:val="24"/>
        </w:rPr>
        <w:t>_________________</w:t>
      </w:r>
    </w:p>
    <w:p w:rsidR="00DD44FA" w:rsidRPr="000F4F41" w:rsidRDefault="00DD44FA" w:rsidP="00920A51">
      <w:pPr>
        <w:ind w:firstLine="567"/>
        <w:jc w:val="both"/>
      </w:pPr>
      <w:r w:rsidRPr="000F4F41">
        <w:rPr>
          <w:vertAlign w:val="superscript"/>
        </w:rPr>
        <w:t>1</w:t>
      </w:r>
      <w:r w:rsidRPr="000F4F41">
        <w:t> Указываются имеющиеся на отчетную дату срочные обязательства финансового характера на сумму, превышающую 100-кратный размер минимальной оплаты труда, установленный на отчетную дату.</w:t>
      </w:r>
    </w:p>
    <w:p w:rsidR="00DD44FA" w:rsidRPr="000F4F41" w:rsidRDefault="00DD44FA" w:rsidP="00920A51">
      <w:pPr>
        <w:ind w:firstLine="567"/>
        <w:jc w:val="both"/>
      </w:pPr>
      <w:r w:rsidRPr="000F4F41">
        <w:rPr>
          <w:vertAlign w:val="superscript"/>
        </w:rPr>
        <w:t>2</w:t>
      </w:r>
      <w:r w:rsidRPr="000F4F41">
        <w:t> Указывается существо обязательства (заем, кредит и другие).</w:t>
      </w:r>
    </w:p>
    <w:p w:rsidR="00DD44FA" w:rsidRPr="000F4F41" w:rsidRDefault="00DD44FA" w:rsidP="00920A51">
      <w:pPr>
        <w:ind w:firstLine="567"/>
        <w:jc w:val="both"/>
      </w:pPr>
      <w:r w:rsidRPr="000F4F41">
        <w:rPr>
          <w:vertAlign w:val="superscript"/>
        </w:rPr>
        <w:t>3</w:t>
      </w:r>
      <w:r w:rsidRPr="000F4F41">
        <w:t> 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DD44FA" w:rsidRPr="000F4F41" w:rsidRDefault="00DD44FA" w:rsidP="00920A51">
      <w:pPr>
        <w:ind w:firstLine="567"/>
        <w:jc w:val="both"/>
      </w:pPr>
      <w:r w:rsidRPr="000F4F41">
        <w:rPr>
          <w:vertAlign w:val="superscript"/>
        </w:rPr>
        <w:t>4</w:t>
      </w:r>
      <w:r w:rsidRPr="000F4F41">
        <w:t> Указываются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DD44FA" w:rsidRPr="000F4F41" w:rsidRDefault="00DD44FA" w:rsidP="00920A51">
      <w:pPr>
        <w:ind w:firstLine="567"/>
        <w:jc w:val="both"/>
      </w:pPr>
      <w:r w:rsidRPr="000F4F41">
        <w:rPr>
          <w:vertAlign w:val="superscript"/>
        </w:rPr>
        <w:t>5</w:t>
      </w:r>
      <w:r w:rsidRPr="000F4F41">
        <w:t> Указывается сумма основного обязательства (без суммы процентов). Для обязательств, выраженных в иностранной валюте, сумма указывается в рублях по курсу Банка России на отчетную дату.</w:t>
      </w:r>
    </w:p>
    <w:p w:rsidR="00DD44FA" w:rsidRPr="000F4F41" w:rsidRDefault="00DD44FA" w:rsidP="00920A51">
      <w:pPr>
        <w:ind w:firstLine="567"/>
        <w:jc w:val="both"/>
      </w:pPr>
      <w:r w:rsidRPr="000F4F41">
        <w:rPr>
          <w:vertAlign w:val="superscript"/>
        </w:rPr>
        <w:t>6</w:t>
      </w:r>
      <w:r w:rsidRPr="000F4F41">
        <w:t> 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DD44FA" w:rsidRPr="000F4F41" w:rsidRDefault="00DD44FA" w:rsidP="00920A51">
      <w:pPr>
        <w:rPr>
          <w:sz w:val="24"/>
          <w:szCs w:val="24"/>
        </w:rPr>
      </w:pPr>
    </w:p>
    <w:p w:rsidR="00DD44FA" w:rsidRDefault="00DD44FA"/>
    <w:p w:rsidR="00DD44FA" w:rsidRDefault="00DD44FA"/>
    <w:p w:rsidR="00DD44FA" w:rsidRDefault="00DD44FA"/>
    <w:p w:rsidR="00DD44FA" w:rsidRDefault="00DD44FA"/>
    <w:p w:rsidR="00DD44FA" w:rsidRDefault="00DD44FA"/>
    <w:p w:rsidR="00DD44FA" w:rsidRDefault="00DD44FA"/>
    <w:p w:rsidR="00DD44FA" w:rsidRDefault="00DD44FA"/>
    <w:p w:rsidR="00DD44FA" w:rsidRDefault="00DD44FA"/>
    <w:p w:rsidR="00DD44FA" w:rsidRDefault="00DD44FA"/>
    <w:p w:rsidR="00DD44FA" w:rsidRDefault="00DD44FA"/>
    <w:p w:rsidR="00DD44FA" w:rsidRDefault="00DD44FA"/>
    <w:p w:rsidR="00DD44FA" w:rsidRDefault="00DD44FA"/>
    <w:p w:rsidR="00DD44FA" w:rsidRDefault="00DD44FA"/>
    <w:p w:rsidR="00DD44FA" w:rsidRDefault="00DD44FA"/>
    <w:p w:rsidR="00DD44FA" w:rsidRDefault="00DD44FA"/>
    <w:p w:rsidR="00DD44FA" w:rsidRDefault="00DD44FA"/>
    <w:p w:rsidR="00DD44FA" w:rsidRDefault="00DD44FA"/>
    <w:p w:rsidR="00DD44FA" w:rsidRDefault="00DD44FA"/>
    <w:p w:rsidR="00DD44FA" w:rsidRDefault="00DD44FA"/>
    <w:p w:rsidR="00DD44FA" w:rsidRDefault="00DD44FA"/>
    <w:p w:rsidR="00DD44FA" w:rsidRDefault="00DD44FA"/>
    <w:p w:rsidR="00DD44FA" w:rsidRDefault="00DD44FA"/>
    <w:p w:rsidR="00DD44FA" w:rsidRDefault="00DD44FA"/>
    <w:p w:rsidR="00DD44FA" w:rsidRDefault="00DD44FA"/>
    <w:p w:rsidR="00DD44FA" w:rsidRDefault="00DD44FA"/>
    <w:p w:rsidR="00DD44FA" w:rsidRDefault="00DD44FA"/>
    <w:p w:rsidR="00DD44FA" w:rsidRDefault="00DD44FA"/>
    <w:p w:rsidR="00DD44FA" w:rsidRDefault="00DD44FA"/>
    <w:p w:rsidR="00DD44FA" w:rsidRDefault="00DD44FA"/>
    <w:p w:rsidR="00DD44FA" w:rsidRPr="00437725" w:rsidRDefault="00DD44FA" w:rsidP="00B755DD">
      <w:pPr>
        <w:tabs>
          <w:tab w:val="left" w:pos="11907"/>
        </w:tabs>
        <w:ind w:left="7513"/>
        <w:jc w:val="center"/>
        <w:rPr>
          <w:sz w:val="24"/>
          <w:szCs w:val="24"/>
        </w:rPr>
      </w:pPr>
      <w:r w:rsidRPr="00437725">
        <w:rPr>
          <w:sz w:val="24"/>
          <w:szCs w:val="24"/>
        </w:rPr>
        <w:t>УТВЕРЖДЕНА</w:t>
      </w:r>
    </w:p>
    <w:p w:rsidR="00DD44FA" w:rsidRPr="00437725" w:rsidRDefault="00DD44FA" w:rsidP="00B755DD">
      <w:pPr>
        <w:tabs>
          <w:tab w:val="left" w:pos="11907"/>
        </w:tabs>
        <w:spacing w:before="60"/>
        <w:ind w:left="7513"/>
        <w:jc w:val="center"/>
        <w:rPr>
          <w:sz w:val="24"/>
          <w:szCs w:val="24"/>
        </w:rPr>
      </w:pPr>
      <w:r w:rsidRPr="00437725">
        <w:rPr>
          <w:sz w:val="24"/>
          <w:szCs w:val="24"/>
        </w:rPr>
        <w:t>Указом Президента</w:t>
      </w:r>
      <w:r w:rsidRPr="00437725">
        <w:rPr>
          <w:sz w:val="24"/>
          <w:szCs w:val="24"/>
        </w:rPr>
        <w:br/>
        <w:t>Российской Федерации</w:t>
      </w:r>
      <w:r w:rsidRPr="00437725">
        <w:rPr>
          <w:sz w:val="24"/>
          <w:szCs w:val="24"/>
        </w:rPr>
        <w:br/>
        <w:t>от 18.05.2009 № 559</w:t>
      </w:r>
    </w:p>
    <w:p w:rsidR="00DD44FA" w:rsidRPr="00437725" w:rsidRDefault="00DD44FA" w:rsidP="00B755DD">
      <w:pPr>
        <w:tabs>
          <w:tab w:val="left" w:pos="11907"/>
        </w:tabs>
        <w:spacing w:before="60"/>
        <w:ind w:left="7513"/>
        <w:jc w:val="center"/>
        <w:rPr>
          <w:sz w:val="24"/>
          <w:szCs w:val="24"/>
        </w:rPr>
      </w:pPr>
    </w:p>
    <w:p w:rsidR="00DD44FA" w:rsidRPr="00437725" w:rsidRDefault="00DD44FA" w:rsidP="00B755DD">
      <w:pPr>
        <w:spacing w:before="840"/>
        <w:ind w:firstLine="567"/>
        <w:jc w:val="center"/>
        <w:rPr>
          <w:sz w:val="32"/>
          <w:szCs w:val="32"/>
        </w:rPr>
      </w:pPr>
      <w:r w:rsidRPr="00437725">
        <w:rPr>
          <w:sz w:val="32"/>
          <w:szCs w:val="32"/>
        </w:rPr>
        <w:t xml:space="preserve">В </w:t>
      </w:r>
      <w:r>
        <w:rPr>
          <w:i/>
          <w:iCs/>
          <w:sz w:val="32"/>
          <w:szCs w:val="32"/>
        </w:rPr>
        <w:t>МКУ «КОМИТЕТ ПО КУЛЬТУРЕ»</w:t>
      </w:r>
    </w:p>
    <w:p w:rsidR="00DD44FA" w:rsidRPr="00437725" w:rsidRDefault="00DD44FA" w:rsidP="00B755DD">
      <w:pPr>
        <w:pBdr>
          <w:top w:val="single" w:sz="4" w:space="1" w:color="auto"/>
        </w:pBdr>
        <w:jc w:val="center"/>
      </w:pPr>
      <w:r w:rsidRPr="00437725">
        <w:t>(указывается наименование кадрового подразделения федерального государственного органа)</w:t>
      </w:r>
    </w:p>
    <w:p w:rsidR="00DD44FA" w:rsidRPr="00437725" w:rsidRDefault="00DD44FA" w:rsidP="00B755DD">
      <w:pPr>
        <w:jc w:val="center"/>
        <w:rPr>
          <w:b/>
          <w:bCs/>
          <w:sz w:val="26"/>
          <w:szCs w:val="26"/>
        </w:rPr>
      </w:pPr>
    </w:p>
    <w:p w:rsidR="00DD44FA" w:rsidRDefault="00DD44FA" w:rsidP="00B755DD">
      <w:pPr>
        <w:jc w:val="center"/>
        <w:rPr>
          <w:b/>
          <w:bCs/>
          <w:sz w:val="26"/>
          <w:szCs w:val="26"/>
        </w:rPr>
      </w:pPr>
      <w:r w:rsidRPr="00437725">
        <w:rPr>
          <w:b/>
          <w:bCs/>
          <w:sz w:val="26"/>
          <w:szCs w:val="26"/>
        </w:rPr>
        <w:t>СПРАВКА</w:t>
      </w:r>
      <w:r w:rsidRPr="00437725">
        <w:rPr>
          <w:b/>
          <w:bCs/>
          <w:sz w:val="26"/>
          <w:szCs w:val="26"/>
        </w:rPr>
        <w:br/>
        <w:t>о доходах, об имуществе и обязательствах имущественного характера</w:t>
      </w:r>
      <w:r w:rsidRPr="00437725">
        <w:rPr>
          <w:b/>
          <w:bCs/>
          <w:sz w:val="26"/>
          <w:szCs w:val="26"/>
        </w:rPr>
        <w:br/>
        <w:t>супруги (супруга) и несовершеннолетних детей</w:t>
      </w:r>
    </w:p>
    <w:p w:rsidR="00DD44FA" w:rsidRPr="000F4F41" w:rsidRDefault="00DD44FA" w:rsidP="00B755DD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федерального государственного служащего </w:t>
      </w:r>
      <w:r>
        <w:rPr>
          <w:b/>
          <w:bCs/>
          <w:sz w:val="26"/>
          <w:szCs w:val="26"/>
          <w:vertAlign w:val="superscript"/>
        </w:rPr>
        <w:t>1</w:t>
      </w:r>
    </w:p>
    <w:p w:rsidR="00DD44FA" w:rsidRPr="00437725" w:rsidRDefault="00DD44FA" w:rsidP="00B755DD">
      <w:pPr>
        <w:jc w:val="center"/>
        <w:rPr>
          <w:b/>
          <w:bCs/>
          <w:sz w:val="26"/>
          <w:szCs w:val="26"/>
        </w:rPr>
      </w:pPr>
    </w:p>
    <w:p w:rsidR="00DD44FA" w:rsidRPr="00437725" w:rsidRDefault="00DD44FA" w:rsidP="00B755DD">
      <w:pPr>
        <w:ind w:firstLine="567"/>
        <w:rPr>
          <w:sz w:val="32"/>
          <w:szCs w:val="32"/>
        </w:rPr>
      </w:pPr>
      <w:r w:rsidRPr="00437725">
        <w:rPr>
          <w:sz w:val="24"/>
          <w:szCs w:val="24"/>
        </w:rPr>
        <w:t xml:space="preserve">Я,                                          </w:t>
      </w:r>
      <w:r>
        <w:rPr>
          <w:sz w:val="24"/>
          <w:szCs w:val="24"/>
        </w:rPr>
        <w:t>Штрахова Наталья Васильевна</w:t>
      </w:r>
    </w:p>
    <w:p w:rsidR="00DD44FA" w:rsidRPr="00437725" w:rsidRDefault="00DD44FA" w:rsidP="00B755DD">
      <w:pPr>
        <w:pBdr>
          <w:top w:val="single" w:sz="4" w:space="1" w:color="auto"/>
        </w:pBdr>
        <w:ind w:left="907"/>
        <w:rPr>
          <w:sz w:val="2"/>
          <w:szCs w:val="2"/>
        </w:rPr>
      </w:pPr>
    </w:p>
    <w:p w:rsidR="00DD44FA" w:rsidRPr="00437725" w:rsidRDefault="00DD44FA" w:rsidP="00B755DD">
      <w:pPr>
        <w:tabs>
          <w:tab w:val="left" w:pos="9837"/>
        </w:tabs>
        <w:rPr>
          <w:sz w:val="24"/>
          <w:szCs w:val="24"/>
        </w:rPr>
      </w:pPr>
      <w:r w:rsidRPr="00437725">
        <w:rPr>
          <w:sz w:val="24"/>
          <w:szCs w:val="24"/>
        </w:rPr>
        <w:t xml:space="preserve">                                                          </w:t>
      </w:r>
      <w:r>
        <w:rPr>
          <w:i/>
          <w:iCs/>
          <w:sz w:val="32"/>
          <w:szCs w:val="32"/>
        </w:rPr>
        <w:t>09мая  1971</w:t>
      </w:r>
      <w:r w:rsidRPr="00437725">
        <w:rPr>
          <w:i/>
          <w:iCs/>
          <w:sz w:val="32"/>
          <w:szCs w:val="32"/>
        </w:rPr>
        <w:t xml:space="preserve"> г.р.</w:t>
      </w:r>
      <w:r w:rsidRPr="00437725">
        <w:rPr>
          <w:sz w:val="24"/>
          <w:szCs w:val="24"/>
        </w:rPr>
        <w:t>,</w:t>
      </w:r>
    </w:p>
    <w:p w:rsidR="00DD44FA" w:rsidRPr="00437725" w:rsidRDefault="00DD44FA" w:rsidP="00B755DD">
      <w:pPr>
        <w:pBdr>
          <w:top w:val="single" w:sz="4" w:space="1" w:color="auto"/>
        </w:pBdr>
        <w:ind w:right="113"/>
        <w:jc w:val="center"/>
      </w:pPr>
      <w:r w:rsidRPr="00437725">
        <w:t>(фамилия, имя, отчество, дата рождения)</w:t>
      </w:r>
    </w:p>
    <w:p w:rsidR="00DD44FA" w:rsidRPr="00437725" w:rsidRDefault="00DD44FA" w:rsidP="00B755DD">
      <w:pPr>
        <w:tabs>
          <w:tab w:val="left" w:pos="9837"/>
        </w:tabs>
        <w:jc w:val="center"/>
        <w:rPr>
          <w:sz w:val="24"/>
          <w:szCs w:val="24"/>
        </w:rPr>
      </w:pPr>
      <w:r>
        <w:rPr>
          <w:i/>
          <w:iCs/>
          <w:sz w:val="32"/>
          <w:szCs w:val="32"/>
        </w:rPr>
        <w:t>МКУК «МДК»</w:t>
      </w:r>
      <w:r w:rsidRPr="00437725">
        <w:rPr>
          <w:sz w:val="24"/>
          <w:szCs w:val="24"/>
        </w:rPr>
        <w:t>,</w:t>
      </w:r>
    </w:p>
    <w:p w:rsidR="00DD44FA" w:rsidRPr="00437725" w:rsidRDefault="00DD44FA" w:rsidP="00B755DD">
      <w:pPr>
        <w:pBdr>
          <w:top w:val="single" w:sz="4" w:space="1" w:color="auto"/>
        </w:pBdr>
        <w:ind w:right="113"/>
        <w:jc w:val="center"/>
      </w:pPr>
      <w:r w:rsidRPr="00437725">
        <w:t>(место службы и занимаемая должность)</w:t>
      </w:r>
    </w:p>
    <w:p w:rsidR="00DD44FA" w:rsidRPr="00437725" w:rsidRDefault="00DD44FA" w:rsidP="00B755DD">
      <w:pPr>
        <w:pBdr>
          <w:top w:val="single" w:sz="4" w:space="1" w:color="auto"/>
        </w:pBdr>
        <w:ind w:right="113"/>
        <w:jc w:val="center"/>
        <w:rPr>
          <w:u w:val="single"/>
        </w:rPr>
      </w:pPr>
      <w:r>
        <w:rPr>
          <w:i/>
          <w:iCs/>
          <w:sz w:val="32"/>
          <w:szCs w:val="32"/>
          <w:u w:val="single"/>
        </w:rPr>
        <w:t>директор</w:t>
      </w:r>
      <w:r w:rsidRPr="000C15F9">
        <w:rPr>
          <w:i/>
          <w:iCs/>
          <w:sz w:val="32"/>
          <w:szCs w:val="32"/>
          <w:u w:val="single"/>
        </w:rPr>
        <w:t>,</w:t>
      </w:r>
    </w:p>
    <w:p w:rsidR="00DD44FA" w:rsidRPr="00437725" w:rsidRDefault="00DD44FA" w:rsidP="00B755DD">
      <w:pPr>
        <w:pBdr>
          <w:top w:val="single" w:sz="4" w:space="1" w:color="auto"/>
        </w:pBdr>
        <w:ind w:right="113"/>
        <w:jc w:val="center"/>
      </w:pPr>
    </w:p>
    <w:p w:rsidR="00DD44FA" w:rsidRPr="00437725" w:rsidRDefault="00DD44FA" w:rsidP="00B755DD">
      <w:pPr>
        <w:jc w:val="center"/>
        <w:rPr>
          <w:i/>
          <w:iCs/>
          <w:sz w:val="32"/>
          <w:szCs w:val="32"/>
        </w:rPr>
      </w:pPr>
      <w:r>
        <w:rPr>
          <w:sz w:val="24"/>
          <w:szCs w:val="24"/>
        </w:rPr>
        <w:t>проживающая</w:t>
      </w:r>
      <w:r w:rsidRPr="00437725">
        <w:rPr>
          <w:sz w:val="24"/>
          <w:szCs w:val="24"/>
        </w:rPr>
        <w:t xml:space="preserve"> по адресу:  </w:t>
      </w:r>
      <w:r>
        <w:rPr>
          <w:i/>
          <w:iCs/>
          <w:sz w:val="32"/>
          <w:szCs w:val="32"/>
        </w:rPr>
        <w:t>Челябинская обл., с.Уйское ул.Пугачёва д.17</w:t>
      </w:r>
    </w:p>
    <w:p w:rsidR="00DD44FA" w:rsidRPr="00437725" w:rsidRDefault="00DD44FA" w:rsidP="00B755DD">
      <w:pPr>
        <w:pBdr>
          <w:top w:val="single" w:sz="4" w:space="1" w:color="auto"/>
        </w:pBdr>
        <w:jc w:val="center"/>
      </w:pPr>
      <w:r w:rsidRPr="00437725">
        <w:t>(адрес места жительства)</w:t>
      </w:r>
    </w:p>
    <w:p w:rsidR="00DD44FA" w:rsidRPr="00437725" w:rsidRDefault="00DD44FA" w:rsidP="00B755DD">
      <w:pPr>
        <w:pBdr>
          <w:top w:val="single" w:sz="4" w:space="1" w:color="auto"/>
        </w:pBdr>
        <w:jc w:val="center"/>
      </w:pPr>
    </w:p>
    <w:p w:rsidR="00DD44FA" w:rsidRPr="00437725" w:rsidRDefault="00DD44FA" w:rsidP="00B755DD">
      <w:pPr>
        <w:pBdr>
          <w:top w:val="single" w:sz="4" w:space="1" w:color="auto"/>
        </w:pBdr>
        <w:jc w:val="both"/>
        <w:rPr>
          <w:sz w:val="24"/>
          <w:szCs w:val="24"/>
        </w:rPr>
      </w:pPr>
      <w:r w:rsidRPr="00437725">
        <w:rPr>
          <w:sz w:val="24"/>
          <w:szCs w:val="24"/>
        </w:rPr>
        <w:t>сообщаю  сведения  о  доходах  за  отчетный  период  с  1 января 20</w:t>
      </w:r>
      <w:r w:rsidRPr="00437725">
        <w:rPr>
          <w:b/>
          <w:bCs/>
          <w:i/>
          <w:iCs/>
          <w:sz w:val="24"/>
          <w:szCs w:val="24"/>
          <w:u w:val="single"/>
        </w:rPr>
        <w:t>1</w:t>
      </w:r>
      <w:r>
        <w:rPr>
          <w:b/>
          <w:bCs/>
          <w:i/>
          <w:iCs/>
          <w:sz w:val="24"/>
          <w:szCs w:val="24"/>
          <w:u w:val="single"/>
        </w:rPr>
        <w:t>3</w:t>
      </w:r>
      <w:r w:rsidRPr="00437725">
        <w:rPr>
          <w:sz w:val="24"/>
          <w:szCs w:val="24"/>
        </w:rPr>
        <w:t xml:space="preserve"> г.  по  31 декабря  20</w:t>
      </w:r>
      <w:r w:rsidRPr="00437725">
        <w:rPr>
          <w:b/>
          <w:bCs/>
          <w:i/>
          <w:iCs/>
          <w:sz w:val="24"/>
          <w:szCs w:val="24"/>
          <w:u w:val="single"/>
        </w:rPr>
        <w:t>1</w:t>
      </w:r>
      <w:r>
        <w:rPr>
          <w:b/>
          <w:bCs/>
          <w:i/>
          <w:iCs/>
          <w:sz w:val="24"/>
          <w:szCs w:val="24"/>
          <w:u w:val="single"/>
        </w:rPr>
        <w:t>3</w:t>
      </w:r>
      <w:r w:rsidRPr="00437725">
        <w:rPr>
          <w:sz w:val="24"/>
          <w:szCs w:val="24"/>
        </w:rPr>
        <w:t xml:space="preserve"> г.</w:t>
      </w:r>
    </w:p>
    <w:tbl>
      <w:tblPr>
        <w:tblW w:w="0" w:type="auto"/>
        <w:tblInd w:w="2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438"/>
        <w:gridCol w:w="7513"/>
      </w:tblGrid>
      <w:tr w:rsidR="00DD44FA" w:rsidRPr="00437725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44FA" w:rsidRPr="00437725" w:rsidRDefault="00DD44FA" w:rsidP="00F56B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моего</w:t>
            </w:r>
            <w:r w:rsidRPr="0043772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сына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44FA" w:rsidRPr="00437725" w:rsidRDefault="00DD44FA" w:rsidP="00F56BC9">
            <w:pPr>
              <w:rPr>
                <w:i/>
                <w:iCs/>
                <w:sz w:val="30"/>
                <w:szCs w:val="30"/>
              </w:rPr>
            </w:pPr>
            <w:r>
              <w:rPr>
                <w:i/>
                <w:iCs/>
                <w:sz w:val="30"/>
                <w:szCs w:val="30"/>
              </w:rPr>
              <w:t xml:space="preserve"> </w:t>
            </w:r>
            <w:r w:rsidRPr="00437725">
              <w:rPr>
                <w:i/>
                <w:iCs/>
                <w:sz w:val="32"/>
                <w:szCs w:val="32"/>
              </w:rPr>
              <w:t xml:space="preserve"> </w:t>
            </w:r>
            <w:r>
              <w:rPr>
                <w:i/>
                <w:iCs/>
                <w:sz w:val="32"/>
                <w:szCs w:val="32"/>
              </w:rPr>
              <w:t>Штрахова Сергея Евгеньевича</w:t>
            </w:r>
          </w:p>
        </w:tc>
      </w:tr>
      <w:tr w:rsidR="00DD44FA" w:rsidRPr="00437725">
        <w:tc>
          <w:tcPr>
            <w:tcW w:w="99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44FA" w:rsidRPr="00437725" w:rsidRDefault="00DD44FA" w:rsidP="00F56BC9">
            <w:pPr>
              <w:jc w:val="center"/>
            </w:pPr>
            <w:r w:rsidRPr="00437725">
              <w:t>(</w:t>
            </w:r>
            <w:r w:rsidRPr="00E9641E">
              <w:rPr>
                <w:strike/>
              </w:rPr>
              <w:t>супруги (супруга</w:t>
            </w:r>
            <w:r w:rsidRPr="00437725">
              <w:t>), несовершеннолетней дочери</w:t>
            </w:r>
            <w:r w:rsidRPr="00E9641E">
              <w:rPr>
                <w:strike/>
              </w:rPr>
              <w:t>, несовершеннолетнего сына</w:t>
            </w:r>
            <w:r w:rsidRPr="00437725">
              <w:t>)</w:t>
            </w:r>
          </w:p>
        </w:tc>
      </w:tr>
    </w:tbl>
    <w:p w:rsidR="00DD44FA" w:rsidRPr="00437725" w:rsidRDefault="00DD44FA" w:rsidP="00B755DD">
      <w:pPr>
        <w:tabs>
          <w:tab w:val="left" w:pos="9837"/>
        </w:tabs>
        <w:jc w:val="center"/>
        <w:rPr>
          <w:sz w:val="24"/>
          <w:szCs w:val="24"/>
        </w:rPr>
      </w:pPr>
      <w:r w:rsidRPr="00437725">
        <w:rPr>
          <w:i/>
          <w:iCs/>
          <w:sz w:val="30"/>
          <w:szCs w:val="30"/>
        </w:rPr>
        <w:t xml:space="preserve">                      </w:t>
      </w:r>
      <w:r>
        <w:rPr>
          <w:i/>
          <w:iCs/>
          <w:sz w:val="30"/>
          <w:szCs w:val="30"/>
        </w:rPr>
        <w:t xml:space="preserve">                               30 октября 2008</w:t>
      </w:r>
      <w:r w:rsidRPr="00437725">
        <w:rPr>
          <w:i/>
          <w:iCs/>
          <w:sz w:val="30"/>
          <w:szCs w:val="30"/>
        </w:rPr>
        <w:t xml:space="preserve"> г.р.,</w:t>
      </w:r>
      <w:r w:rsidRPr="00437725">
        <w:rPr>
          <w:sz w:val="24"/>
          <w:szCs w:val="24"/>
        </w:rPr>
        <w:tab/>
      </w:r>
    </w:p>
    <w:p w:rsidR="00DD44FA" w:rsidRPr="00437725" w:rsidRDefault="00DD44FA" w:rsidP="00B755DD">
      <w:pPr>
        <w:pBdr>
          <w:top w:val="single" w:sz="4" w:space="1" w:color="auto"/>
        </w:pBdr>
        <w:ind w:right="113"/>
        <w:jc w:val="center"/>
      </w:pPr>
      <w:r w:rsidRPr="00437725">
        <w:t>(фамилия, имя, отчество, дата рождения)</w:t>
      </w:r>
    </w:p>
    <w:p w:rsidR="00DD44FA" w:rsidRPr="00437725" w:rsidRDefault="00DD44FA" w:rsidP="00B755DD">
      <w:pPr>
        <w:tabs>
          <w:tab w:val="left" w:pos="9837"/>
        </w:tabs>
        <w:rPr>
          <w:sz w:val="24"/>
          <w:szCs w:val="24"/>
        </w:rPr>
      </w:pPr>
      <w:r w:rsidRPr="00437725">
        <w:rPr>
          <w:sz w:val="30"/>
          <w:szCs w:val="30"/>
        </w:rPr>
        <w:t xml:space="preserve"> </w:t>
      </w:r>
      <w:r w:rsidRPr="00437725">
        <w:rPr>
          <w:sz w:val="24"/>
          <w:szCs w:val="24"/>
        </w:rPr>
        <w:tab/>
      </w:r>
    </w:p>
    <w:p w:rsidR="00DD44FA" w:rsidRPr="00437725" w:rsidRDefault="00DD44FA" w:rsidP="00B755DD">
      <w:pPr>
        <w:pBdr>
          <w:top w:val="single" w:sz="4" w:space="1" w:color="auto"/>
        </w:pBdr>
        <w:ind w:right="113"/>
        <w:jc w:val="center"/>
      </w:pPr>
      <w:r w:rsidRPr="00437725">
        <w:t>(основное место работы или службы, занимаемая должность; в случае отсутствия основного места работы</w:t>
      </w:r>
      <w:r w:rsidRPr="00437725">
        <w:br/>
        <w:t>или службы – род занятий)</w:t>
      </w:r>
    </w:p>
    <w:p w:rsidR="00DD44FA" w:rsidRPr="00437725" w:rsidRDefault="00DD44FA" w:rsidP="00B755DD">
      <w:pPr>
        <w:jc w:val="both"/>
        <w:rPr>
          <w:sz w:val="24"/>
          <w:szCs w:val="24"/>
        </w:rPr>
      </w:pPr>
    </w:p>
    <w:p w:rsidR="00DD44FA" w:rsidRPr="00437725" w:rsidRDefault="00DD44FA" w:rsidP="00B755DD">
      <w:pPr>
        <w:jc w:val="both"/>
        <w:rPr>
          <w:sz w:val="24"/>
          <w:szCs w:val="24"/>
        </w:rPr>
      </w:pPr>
      <w:r w:rsidRPr="00437725">
        <w:rPr>
          <w:sz w:val="24"/>
          <w:szCs w:val="24"/>
        </w:rPr>
        <w:t xml:space="preserve">об имуществе, принадлежащем </w:t>
      </w:r>
      <w:r>
        <w:rPr>
          <w:sz w:val="24"/>
          <w:szCs w:val="24"/>
        </w:rPr>
        <w:t>ему</w:t>
      </w:r>
      <w:r w:rsidRPr="00437725">
        <w:rPr>
          <w:sz w:val="24"/>
          <w:szCs w:val="24"/>
        </w:rPr>
        <w:t xml:space="preserve"> на праве собственности, о вкладах в банках, ценных бумагах, об обязательствах имущественного характера по состоянию на конец отчетного периода (на отчетную дату):</w:t>
      </w:r>
    </w:p>
    <w:p w:rsidR="00DD44FA" w:rsidRPr="00437725" w:rsidRDefault="00DD44FA" w:rsidP="00B755DD">
      <w:pPr>
        <w:spacing w:before="1200"/>
        <w:rPr>
          <w:sz w:val="24"/>
          <w:szCs w:val="24"/>
        </w:rPr>
      </w:pPr>
      <w:r w:rsidRPr="00437725">
        <w:rPr>
          <w:sz w:val="24"/>
          <w:szCs w:val="24"/>
        </w:rPr>
        <w:t>_________________</w:t>
      </w:r>
    </w:p>
    <w:p w:rsidR="00DD44FA" w:rsidRPr="00437725" w:rsidRDefault="00DD44FA" w:rsidP="00B755DD">
      <w:pPr>
        <w:ind w:firstLine="567"/>
        <w:jc w:val="both"/>
      </w:pPr>
      <w:r w:rsidRPr="00437725">
        <w:rPr>
          <w:vertAlign w:val="superscript"/>
        </w:rPr>
        <w:t>1</w:t>
      </w:r>
      <w:r w:rsidRPr="00437725">
        <w:t> Сведения представляются отдельно на супругу (супруга) и на каждого из несовершеннолетних детей федерального государственного служащего, который представляет сведения.</w:t>
      </w:r>
    </w:p>
    <w:p w:rsidR="00DD44FA" w:rsidRPr="00437725" w:rsidRDefault="00DD44FA" w:rsidP="00B755DD">
      <w:pPr>
        <w:rPr>
          <w:sz w:val="24"/>
          <w:szCs w:val="24"/>
        </w:rPr>
      </w:pPr>
    </w:p>
    <w:p w:rsidR="00DD44FA" w:rsidRPr="00437725" w:rsidRDefault="00DD44FA" w:rsidP="00B755DD">
      <w:pPr>
        <w:pageBreakBefore/>
        <w:spacing w:after="360"/>
        <w:ind w:firstLine="567"/>
        <w:rPr>
          <w:b/>
          <w:bCs/>
          <w:sz w:val="24"/>
          <w:szCs w:val="24"/>
        </w:rPr>
      </w:pPr>
      <w:r w:rsidRPr="00437725">
        <w:rPr>
          <w:b/>
          <w:bCs/>
          <w:sz w:val="24"/>
          <w:szCs w:val="24"/>
        </w:rPr>
        <w:t xml:space="preserve">Раздел 1. Сведения о доходах </w:t>
      </w:r>
      <w:r w:rsidRPr="00437725"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6521"/>
        <w:gridCol w:w="2835"/>
      </w:tblGrid>
      <w:tr w:rsidR="00DD44FA" w:rsidRPr="00437725">
        <w:tc>
          <w:tcPr>
            <w:tcW w:w="595" w:type="dxa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№</w:t>
            </w:r>
            <w:r w:rsidRPr="00437725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6521" w:type="dxa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Вид дохода</w:t>
            </w:r>
          </w:p>
        </w:tc>
        <w:tc>
          <w:tcPr>
            <w:tcW w:w="2835" w:type="dxa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Величина дохода </w:t>
            </w:r>
            <w:r w:rsidRPr="00437725">
              <w:rPr>
                <w:sz w:val="24"/>
                <w:szCs w:val="24"/>
                <w:vertAlign w:val="superscript"/>
              </w:rPr>
              <w:t>2</w:t>
            </w:r>
            <w:r w:rsidRPr="00437725">
              <w:rPr>
                <w:sz w:val="24"/>
                <w:szCs w:val="24"/>
              </w:rPr>
              <w:br/>
              <w:t>(руб.)</w:t>
            </w:r>
          </w:p>
        </w:tc>
      </w:tr>
      <w:tr w:rsidR="00DD44FA" w:rsidRPr="00437725">
        <w:tc>
          <w:tcPr>
            <w:tcW w:w="595" w:type="dxa"/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1</w:t>
            </w:r>
          </w:p>
        </w:tc>
        <w:tc>
          <w:tcPr>
            <w:tcW w:w="6521" w:type="dxa"/>
            <w:vAlign w:val="bottom"/>
          </w:tcPr>
          <w:p w:rsidR="00DD44FA" w:rsidRPr="00437725" w:rsidRDefault="00DD44FA" w:rsidP="00F56BC9">
            <w:pPr>
              <w:ind w:left="57"/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3</w:t>
            </w:r>
          </w:p>
        </w:tc>
      </w:tr>
      <w:tr w:rsidR="00DD44FA" w:rsidRPr="00437725">
        <w:trPr>
          <w:trHeight w:val="660"/>
        </w:trPr>
        <w:tc>
          <w:tcPr>
            <w:tcW w:w="595" w:type="dxa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DD44FA" w:rsidRPr="00437725" w:rsidRDefault="00DD44FA" w:rsidP="00F56BC9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Доход по основному месту работы</w:t>
            </w:r>
          </w:p>
        </w:tc>
        <w:tc>
          <w:tcPr>
            <w:tcW w:w="2835" w:type="dxa"/>
          </w:tcPr>
          <w:p w:rsidR="00DD44FA" w:rsidRPr="00437725" w:rsidRDefault="00DD44FA" w:rsidP="00F56BC9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нет</w:t>
            </w:r>
          </w:p>
        </w:tc>
      </w:tr>
      <w:tr w:rsidR="00DD44FA" w:rsidRPr="00437725">
        <w:trPr>
          <w:trHeight w:val="660"/>
        </w:trPr>
        <w:tc>
          <w:tcPr>
            <w:tcW w:w="595" w:type="dxa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DD44FA" w:rsidRPr="00437725" w:rsidRDefault="00DD44FA" w:rsidP="00F56BC9">
            <w:pPr>
              <w:ind w:left="57"/>
              <w:rPr>
                <w:i/>
                <w:iCs/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Доход от педагогической деятельности</w:t>
            </w:r>
            <w:r w:rsidRPr="00437725">
              <w:rPr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DD44FA" w:rsidRDefault="00DD44FA" w:rsidP="00F56BC9">
            <w:pPr>
              <w:jc w:val="center"/>
            </w:pPr>
            <w:r w:rsidRPr="00985E70">
              <w:rPr>
                <w:i/>
                <w:iCs/>
                <w:sz w:val="24"/>
                <w:szCs w:val="24"/>
              </w:rPr>
              <w:t>нет</w:t>
            </w:r>
          </w:p>
        </w:tc>
      </w:tr>
      <w:tr w:rsidR="00DD44FA" w:rsidRPr="00437725">
        <w:trPr>
          <w:trHeight w:val="660"/>
        </w:trPr>
        <w:tc>
          <w:tcPr>
            <w:tcW w:w="595" w:type="dxa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DD44FA" w:rsidRPr="00437725" w:rsidRDefault="00DD44FA" w:rsidP="00F56BC9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Доход от научной деятельности </w:t>
            </w:r>
          </w:p>
        </w:tc>
        <w:tc>
          <w:tcPr>
            <w:tcW w:w="2835" w:type="dxa"/>
          </w:tcPr>
          <w:p w:rsidR="00DD44FA" w:rsidRDefault="00DD44FA" w:rsidP="00F56BC9">
            <w:pPr>
              <w:jc w:val="center"/>
            </w:pPr>
            <w:r w:rsidRPr="00985E70">
              <w:rPr>
                <w:i/>
                <w:iCs/>
                <w:sz w:val="24"/>
                <w:szCs w:val="24"/>
              </w:rPr>
              <w:t>нет</w:t>
            </w:r>
          </w:p>
        </w:tc>
      </w:tr>
      <w:tr w:rsidR="00DD44FA" w:rsidRPr="00437725">
        <w:trPr>
          <w:trHeight w:val="660"/>
        </w:trPr>
        <w:tc>
          <w:tcPr>
            <w:tcW w:w="595" w:type="dxa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DD44FA" w:rsidRPr="00437725" w:rsidRDefault="00DD44FA" w:rsidP="00F56BC9">
            <w:pPr>
              <w:ind w:left="57"/>
              <w:jc w:val="both"/>
              <w:rPr>
                <w:i/>
                <w:iCs/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Доход от иной творческой деятельности </w:t>
            </w:r>
          </w:p>
        </w:tc>
        <w:tc>
          <w:tcPr>
            <w:tcW w:w="2835" w:type="dxa"/>
          </w:tcPr>
          <w:p w:rsidR="00DD44FA" w:rsidRDefault="00DD44FA" w:rsidP="00F56BC9">
            <w:pPr>
              <w:jc w:val="center"/>
            </w:pPr>
            <w:r w:rsidRPr="00985E70">
              <w:rPr>
                <w:i/>
                <w:iCs/>
                <w:sz w:val="24"/>
                <w:szCs w:val="24"/>
              </w:rPr>
              <w:t>нет</w:t>
            </w:r>
          </w:p>
        </w:tc>
      </w:tr>
      <w:tr w:rsidR="00DD44FA" w:rsidRPr="00437725">
        <w:trPr>
          <w:trHeight w:val="660"/>
        </w:trPr>
        <w:tc>
          <w:tcPr>
            <w:tcW w:w="595" w:type="dxa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DD44FA" w:rsidRPr="00437725" w:rsidRDefault="00DD44FA" w:rsidP="00F56BC9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Доход от вкладов в банках и иных кредитных организациях</w:t>
            </w:r>
          </w:p>
        </w:tc>
        <w:tc>
          <w:tcPr>
            <w:tcW w:w="2835" w:type="dxa"/>
          </w:tcPr>
          <w:p w:rsidR="00DD44FA" w:rsidRDefault="00DD44FA" w:rsidP="00F56BC9">
            <w:pPr>
              <w:jc w:val="center"/>
            </w:pPr>
            <w:r w:rsidRPr="00985E70">
              <w:rPr>
                <w:i/>
                <w:iCs/>
                <w:sz w:val="24"/>
                <w:szCs w:val="24"/>
              </w:rPr>
              <w:t>нет</w:t>
            </w:r>
          </w:p>
        </w:tc>
      </w:tr>
      <w:tr w:rsidR="00DD44FA" w:rsidRPr="00437725">
        <w:trPr>
          <w:trHeight w:val="660"/>
        </w:trPr>
        <w:tc>
          <w:tcPr>
            <w:tcW w:w="595" w:type="dxa"/>
            <w:tcBorders>
              <w:bottom w:val="nil"/>
            </w:tcBorders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6</w:t>
            </w:r>
          </w:p>
        </w:tc>
        <w:tc>
          <w:tcPr>
            <w:tcW w:w="6521" w:type="dxa"/>
            <w:tcBorders>
              <w:bottom w:val="nil"/>
            </w:tcBorders>
          </w:tcPr>
          <w:p w:rsidR="00DD44FA" w:rsidRPr="00437725" w:rsidRDefault="00DD44FA" w:rsidP="00F56BC9">
            <w:pPr>
              <w:ind w:left="57"/>
              <w:rPr>
                <w:i/>
                <w:iCs/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Доход от ценных бумаг и долей участия в коммерческих организациях </w:t>
            </w:r>
          </w:p>
        </w:tc>
        <w:tc>
          <w:tcPr>
            <w:tcW w:w="2835" w:type="dxa"/>
            <w:tcBorders>
              <w:bottom w:val="nil"/>
            </w:tcBorders>
          </w:tcPr>
          <w:p w:rsidR="00DD44FA" w:rsidRDefault="00DD44FA" w:rsidP="00F56BC9">
            <w:pPr>
              <w:jc w:val="center"/>
            </w:pPr>
            <w:r w:rsidRPr="00985E70">
              <w:rPr>
                <w:i/>
                <w:iCs/>
                <w:sz w:val="24"/>
                <w:szCs w:val="24"/>
              </w:rPr>
              <w:t>нет</w:t>
            </w:r>
          </w:p>
        </w:tc>
      </w:tr>
      <w:tr w:rsidR="00DD44FA" w:rsidRPr="00437725">
        <w:tc>
          <w:tcPr>
            <w:tcW w:w="595" w:type="dxa"/>
            <w:tcBorders>
              <w:bottom w:val="nil"/>
            </w:tcBorders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7</w:t>
            </w:r>
          </w:p>
        </w:tc>
        <w:tc>
          <w:tcPr>
            <w:tcW w:w="6521" w:type="dxa"/>
            <w:tcBorders>
              <w:bottom w:val="nil"/>
            </w:tcBorders>
            <w:vAlign w:val="bottom"/>
          </w:tcPr>
          <w:p w:rsidR="00DD44FA" w:rsidRPr="00437725" w:rsidRDefault="00DD44FA" w:rsidP="00F56BC9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Иные доходы (указать вид дохода):</w:t>
            </w:r>
          </w:p>
        </w:tc>
        <w:tc>
          <w:tcPr>
            <w:tcW w:w="2835" w:type="dxa"/>
            <w:vMerge w:val="restart"/>
          </w:tcPr>
          <w:p w:rsidR="00DD44FA" w:rsidRDefault="00DD44FA" w:rsidP="00F56BC9">
            <w:pPr>
              <w:jc w:val="center"/>
            </w:pPr>
            <w:r w:rsidRPr="00985E70">
              <w:rPr>
                <w:i/>
                <w:iCs/>
                <w:sz w:val="24"/>
                <w:szCs w:val="24"/>
              </w:rPr>
              <w:t>нет</w:t>
            </w:r>
          </w:p>
        </w:tc>
      </w:tr>
      <w:tr w:rsidR="00DD44FA" w:rsidRPr="00437725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F56BC9">
            <w:pPr>
              <w:ind w:left="256" w:right="256"/>
              <w:jc w:val="both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1) </w:t>
            </w:r>
          </w:p>
        </w:tc>
        <w:tc>
          <w:tcPr>
            <w:tcW w:w="2835" w:type="dxa"/>
            <w:vMerge/>
          </w:tcPr>
          <w:p w:rsidR="00DD44FA" w:rsidRPr="00437725" w:rsidRDefault="00DD44FA" w:rsidP="00F56BC9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F56BC9">
            <w:pPr>
              <w:ind w:left="256" w:right="256"/>
              <w:jc w:val="both"/>
              <w:rPr>
                <w:i/>
                <w:iCs/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2)</w:t>
            </w:r>
            <w:r w:rsidRPr="00437725">
              <w:rPr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vMerge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</w:tcBorders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</w:tcBorders>
            <w:vAlign w:val="bottom"/>
          </w:tcPr>
          <w:p w:rsidR="00DD44FA" w:rsidRPr="00437725" w:rsidRDefault="00DD44FA" w:rsidP="00F56BC9">
            <w:pPr>
              <w:ind w:left="256" w:right="256"/>
              <w:jc w:val="both"/>
              <w:rPr>
                <w:i/>
                <w:iCs/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3)</w:t>
            </w:r>
            <w:r w:rsidRPr="00437725">
              <w:rPr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vMerge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8</w:t>
            </w:r>
          </w:p>
        </w:tc>
        <w:tc>
          <w:tcPr>
            <w:tcW w:w="6521" w:type="dxa"/>
            <w:vAlign w:val="bottom"/>
          </w:tcPr>
          <w:p w:rsidR="00DD44FA" w:rsidRPr="00437725" w:rsidRDefault="00DD44FA" w:rsidP="00F56BC9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Итого доход за отчетный период</w:t>
            </w:r>
          </w:p>
        </w:tc>
        <w:tc>
          <w:tcPr>
            <w:tcW w:w="2835" w:type="dxa"/>
          </w:tcPr>
          <w:p w:rsidR="00DD44FA" w:rsidRDefault="00DD44FA" w:rsidP="00F56BC9">
            <w:pPr>
              <w:jc w:val="center"/>
            </w:pPr>
            <w:r w:rsidRPr="00985E70">
              <w:rPr>
                <w:i/>
                <w:iCs/>
                <w:sz w:val="24"/>
                <w:szCs w:val="24"/>
              </w:rPr>
              <w:t>нет</w:t>
            </w:r>
          </w:p>
        </w:tc>
      </w:tr>
    </w:tbl>
    <w:p w:rsidR="00DD44FA" w:rsidRPr="00437725" w:rsidRDefault="00DD44FA" w:rsidP="00B755DD">
      <w:pPr>
        <w:ind w:firstLine="567"/>
        <w:jc w:val="both"/>
        <w:rPr>
          <w:vertAlign w:val="superscript"/>
        </w:rPr>
      </w:pPr>
    </w:p>
    <w:p w:rsidR="00DD44FA" w:rsidRPr="00437725" w:rsidRDefault="00DD44FA" w:rsidP="00B755DD">
      <w:pPr>
        <w:jc w:val="both"/>
        <w:rPr>
          <w:vertAlign w:val="superscript"/>
        </w:rPr>
      </w:pPr>
      <w:r w:rsidRPr="00437725">
        <w:rPr>
          <w:vertAlign w:val="superscript"/>
        </w:rPr>
        <w:t>_________________________________</w:t>
      </w:r>
    </w:p>
    <w:p w:rsidR="00DD44FA" w:rsidRPr="00437725" w:rsidRDefault="00DD44FA" w:rsidP="00B755DD">
      <w:pPr>
        <w:ind w:firstLine="567"/>
        <w:jc w:val="both"/>
      </w:pPr>
      <w:r w:rsidRPr="00437725">
        <w:rPr>
          <w:vertAlign w:val="superscript"/>
        </w:rPr>
        <w:t>1</w:t>
      </w:r>
      <w:r w:rsidRPr="00437725">
        <w:t> Указываются доходы (включая пенсии, пособия, иные выплаты) за отчетный период.</w:t>
      </w:r>
    </w:p>
    <w:p w:rsidR="00DD44FA" w:rsidRPr="00437725" w:rsidRDefault="00DD44FA" w:rsidP="00B755DD">
      <w:pPr>
        <w:ind w:firstLine="567"/>
        <w:jc w:val="both"/>
      </w:pPr>
      <w:r w:rsidRPr="00437725">
        <w:rPr>
          <w:vertAlign w:val="superscript"/>
        </w:rPr>
        <w:t>2</w:t>
      </w:r>
      <w:r w:rsidRPr="00437725">
        <w:t> Доход, полученный в иностранной валюте, указывается в рублях по курсу Банка России на дату получения дохода.</w:t>
      </w:r>
    </w:p>
    <w:p w:rsidR="00DD44FA" w:rsidRPr="00437725" w:rsidRDefault="00DD44FA" w:rsidP="00B755DD">
      <w:pPr>
        <w:rPr>
          <w:sz w:val="24"/>
          <w:szCs w:val="24"/>
        </w:rPr>
      </w:pPr>
    </w:p>
    <w:p w:rsidR="00DD44FA" w:rsidRPr="00437725" w:rsidRDefault="00DD44FA" w:rsidP="00B755DD">
      <w:pPr>
        <w:pageBreakBefore/>
        <w:ind w:firstLine="567"/>
        <w:rPr>
          <w:b/>
          <w:bCs/>
          <w:sz w:val="24"/>
          <w:szCs w:val="24"/>
        </w:rPr>
      </w:pPr>
      <w:r w:rsidRPr="00437725">
        <w:rPr>
          <w:b/>
          <w:bCs/>
          <w:sz w:val="24"/>
          <w:szCs w:val="24"/>
        </w:rPr>
        <w:t>Раздел 2. Сведения об имуществе</w:t>
      </w:r>
    </w:p>
    <w:p w:rsidR="00DD44FA" w:rsidRPr="00437725" w:rsidRDefault="00DD44FA" w:rsidP="00B755DD">
      <w:pPr>
        <w:spacing w:after="120"/>
        <w:ind w:firstLine="567"/>
        <w:rPr>
          <w:b/>
          <w:bCs/>
          <w:sz w:val="24"/>
          <w:szCs w:val="24"/>
        </w:rPr>
      </w:pPr>
      <w:r w:rsidRPr="00437725">
        <w:rPr>
          <w:b/>
          <w:bCs/>
          <w:sz w:val="24"/>
          <w:szCs w:val="24"/>
        </w:rPr>
        <w:t>2.1. Недвижимое имущество</w:t>
      </w:r>
    </w:p>
    <w:tbl>
      <w:tblPr>
        <w:tblW w:w="9951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261"/>
        <w:gridCol w:w="2409"/>
        <w:gridCol w:w="2552"/>
        <w:gridCol w:w="1134"/>
      </w:tblGrid>
      <w:tr w:rsidR="00DD44FA" w:rsidRPr="00437725">
        <w:tc>
          <w:tcPr>
            <w:tcW w:w="595" w:type="dxa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№</w:t>
            </w:r>
            <w:r w:rsidRPr="00437725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261" w:type="dxa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Вид и наименование имущества</w:t>
            </w:r>
          </w:p>
        </w:tc>
        <w:tc>
          <w:tcPr>
            <w:tcW w:w="2409" w:type="dxa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Вид собственности </w:t>
            </w:r>
            <w:r w:rsidRPr="00437725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552" w:type="dxa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Место нахождения (адрес)</w:t>
            </w:r>
          </w:p>
        </w:tc>
        <w:tc>
          <w:tcPr>
            <w:tcW w:w="1134" w:type="dxa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Площадь</w:t>
            </w:r>
            <w:r w:rsidRPr="00437725">
              <w:rPr>
                <w:sz w:val="24"/>
                <w:szCs w:val="24"/>
              </w:rPr>
              <w:br/>
              <w:t>(кв. м)</w:t>
            </w:r>
          </w:p>
        </w:tc>
      </w:tr>
      <w:tr w:rsidR="00DD44FA" w:rsidRPr="00437725">
        <w:tc>
          <w:tcPr>
            <w:tcW w:w="595" w:type="dxa"/>
            <w:tcBorders>
              <w:bottom w:val="nil"/>
            </w:tcBorders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2</w:t>
            </w:r>
          </w:p>
        </w:tc>
        <w:tc>
          <w:tcPr>
            <w:tcW w:w="2409" w:type="dxa"/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5</w:t>
            </w:r>
          </w:p>
        </w:tc>
      </w:tr>
      <w:tr w:rsidR="00DD44FA" w:rsidRPr="00437725">
        <w:tc>
          <w:tcPr>
            <w:tcW w:w="595" w:type="dxa"/>
            <w:tcBorders>
              <w:bottom w:val="nil"/>
            </w:tcBorders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DD44FA" w:rsidRPr="00437725" w:rsidRDefault="00DD44FA" w:rsidP="00F56BC9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Земельные участки </w:t>
            </w:r>
            <w:r w:rsidRPr="00437725">
              <w:rPr>
                <w:sz w:val="24"/>
                <w:szCs w:val="24"/>
                <w:vertAlign w:val="superscript"/>
              </w:rPr>
              <w:t>2</w:t>
            </w:r>
            <w:r w:rsidRPr="00437725">
              <w:rPr>
                <w:sz w:val="24"/>
                <w:szCs w:val="24"/>
              </w:rPr>
              <w:t>:</w:t>
            </w:r>
          </w:p>
        </w:tc>
        <w:tc>
          <w:tcPr>
            <w:tcW w:w="2409" w:type="dxa"/>
            <w:vMerge w:val="restart"/>
          </w:tcPr>
          <w:p w:rsidR="00DD44FA" w:rsidRPr="00437725" w:rsidRDefault="00DD44FA" w:rsidP="00F56BC9">
            <w:pPr>
              <w:jc w:val="both"/>
              <w:rPr>
                <w:sz w:val="24"/>
                <w:szCs w:val="24"/>
              </w:rPr>
            </w:pPr>
          </w:p>
          <w:p w:rsidR="00DD44FA" w:rsidRPr="00437725" w:rsidRDefault="00DD44FA" w:rsidP="00F56BC9">
            <w:pPr>
              <w:ind w:left="68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нет</w:t>
            </w:r>
          </w:p>
        </w:tc>
        <w:tc>
          <w:tcPr>
            <w:tcW w:w="2552" w:type="dxa"/>
            <w:vMerge w:val="restart"/>
          </w:tcPr>
          <w:p w:rsidR="00DD44FA" w:rsidRPr="00437725" w:rsidRDefault="00DD44FA" w:rsidP="00F56BC9">
            <w:pPr>
              <w:jc w:val="center"/>
              <w:rPr>
                <w:i/>
                <w:iCs/>
                <w:sz w:val="24"/>
                <w:szCs w:val="24"/>
              </w:rPr>
            </w:pPr>
          </w:p>
          <w:p w:rsidR="00DD44FA" w:rsidRPr="00437725" w:rsidRDefault="00DD44FA" w:rsidP="00F56BC9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</w:p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</w:p>
          <w:p w:rsidR="00DD44FA" w:rsidRPr="00437725" w:rsidRDefault="00DD44FA" w:rsidP="00F56BC9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  <w:tcBorders>
              <w:top w:val="nil"/>
            </w:tcBorders>
          </w:tcPr>
          <w:p w:rsidR="00DD44FA" w:rsidRPr="00437725" w:rsidRDefault="00DD44FA" w:rsidP="00F56BC9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1)</w:t>
            </w:r>
            <w:r w:rsidRPr="00437725">
              <w:rPr>
                <w:i/>
                <w:iCs/>
                <w:sz w:val="24"/>
                <w:szCs w:val="24"/>
              </w:rPr>
              <w:t xml:space="preserve"> дачный земельный участок</w:t>
            </w:r>
          </w:p>
          <w:p w:rsidR="00DD44FA" w:rsidRPr="00437725" w:rsidRDefault="00DD44FA" w:rsidP="00F56BC9">
            <w:pPr>
              <w:ind w:left="57"/>
              <w:jc w:val="center"/>
              <w:rPr>
                <w:sz w:val="24"/>
                <w:szCs w:val="24"/>
              </w:rPr>
            </w:pPr>
          </w:p>
          <w:p w:rsidR="00DD44FA" w:rsidRDefault="00DD44FA" w:rsidP="00F56BC9">
            <w:pPr>
              <w:ind w:left="57"/>
              <w:jc w:val="center"/>
              <w:rPr>
                <w:sz w:val="24"/>
                <w:szCs w:val="24"/>
              </w:rPr>
            </w:pPr>
          </w:p>
          <w:p w:rsidR="00DD44FA" w:rsidRPr="00437725" w:rsidRDefault="00DD44FA" w:rsidP="00F56BC9">
            <w:pPr>
              <w:ind w:left="57"/>
              <w:jc w:val="center"/>
              <w:rPr>
                <w:sz w:val="24"/>
                <w:szCs w:val="24"/>
              </w:rPr>
            </w:pPr>
          </w:p>
          <w:p w:rsidR="00DD44FA" w:rsidRPr="00437725" w:rsidRDefault="00DD44FA" w:rsidP="00F56BC9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2) </w:t>
            </w:r>
          </w:p>
          <w:p w:rsidR="00DD44FA" w:rsidRPr="00437725" w:rsidRDefault="00DD44FA" w:rsidP="00F56BC9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3) </w:t>
            </w:r>
          </w:p>
        </w:tc>
        <w:tc>
          <w:tcPr>
            <w:tcW w:w="2409" w:type="dxa"/>
            <w:vMerge/>
            <w:vAlign w:val="bottom"/>
          </w:tcPr>
          <w:p w:rsidR="00DD44FA" w:rsidRPr="00437725" w:rsidRDefault="00DD44FA" w:rsidP="00F56BC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bottom"/>
          </w:tcPr>
          <w:p w:rsidR="00DD44FA" w:rsidRPr="00437725" w:rsidRDefault="00DD44FA" w:rsidP="00F56BC9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vAlign w:val="bottom"/>
          </w:tcPr>
          <w:p w:rsidR="00DD44FA" w:rsidRPr="00437725" w:rsidRDefault="00DD44FA" w:rsidP="00F56BC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437725">
        <w:trPr>
          <w:trHeight w:val="922"/>
        </w:trPr>
        <w:tc>
          <w:tcPr>
            <w:tcW w:w="595" w:type="dxa"/>
            <w:tcBorders>
              <w:top w:val="nil"/>
            </w:tcBorders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bottom"/>
          </w:tcPr>
          <w:p w:rsidR="00DD44FA" w:rsidRPr="00437725" w:rsidRDefault="00DD44FA" w:rsidP="00F56BC9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vAlign w:val="bottom"/>
          </w:tcPr>
          <w:p w:rsidR="00DD44FA" w:rsidRPr="00437725" w:rsidRDefault="00DD44FA" w:rsidP="00F56BC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bottom w:val="nil"/>
            </w:tcBorders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2</w:t>
            </w:r>
          </w:p>
        </w:tc>
        <w:tc>
          <w:tcPr>
            <w:tcW w:w="3261" w:type="dxa"/>
            <w:vMerge w:val="restart"/>
          </w:tcPr>
          <w:p w:rsidR="00DD44FA" w:rsidRPr="00437725" w:rsidRDefault="00DD44FA" w:rsidP="00F56BC9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Жилые дома:</w:t>
            </w:r>
          </w:p>
          <w:p w:rsidR="00DD44FA" w:rsidRPr="00437725" w:rsidRDefault="00DD44FA" w:rsidP="00F56BC9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1)</w:t>
            </w:r>
            <w:r w:rsidRPr="00437725">
              <w:rPr>
                <w:i/>
                <w:iCs/>
                <w:sz w:val="24"/>
                <w:szCs w:val="24"/>
              </w:rPr>
              <w:t xml:space="preserve"> </w:t>
            </w:r>
          </w:p>
          <w:p w:rsidR="00DD44FA" w:rsidRPr="00437725" w:rsidRDefault="00DD44FA" w:rsidP="00F56BC9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2) </w:t>
            </w:r>
          </w:p>
          <w:p w:rsidR="00DD44FA" w:rsidRPr="00437725" w:rsidRDefault="00DD44FA" w:rsidP="00F56BC9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3) </w:t>
            </w:r>
          </w:p>
        </w:tc>
        <w:tc>
          <w:tcPr>
            <w:tcW w:w="2409" w:type="dxa"/>
            <w:vMerge w:val="restart"/>
          </w:tcPr>
          <w:p w:rsidR="00DD44FA" w:rsidRDefault="00DD44FA" w:rsidP="00F56BC9">
            <w:pPr>
              <w:ind w:right="-28"/>
              <w:jc w:val="center"/>
              <w:rPr>
                <w:i/>
                <w:iCs/>
                <w:sz w:val="24"/>
                <w:szCs w:val="24"/>
              </w:rPr>
            </w:pPr>
          </w:p>
          <w:p w:rsidR="00DD44FA" w:rsidRPr="00185426" w:rsidRDefault="00DD44FA" w:rsidP="00F56BC9">
            <w:pPr>
              <w:ind w:right="-28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н</w:t>
            </w:r>
            <w:r w:rsidRPr="00185426">
              <w:rPr>
                <w:i/>
                <w:iCs/>
                <w:sz w:val="24"/>
                <w:szCs w:val="24"/>
              </w:rPr>
              <w:t>ет</w:t>
            </w:r>
          </w:p>
        </w:tc>
        <w:tc>
          <w:tcPr>
            <w:tcW w:w="2552" w:type="dxa"/>
            <w:tcBorders>
              <w:bottom w:val="nil"/>
            </w:tcBorders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bottom"/>
          </w:tcPr>
          <w:p w:rsidR="00DD44FA" w:rsidRPr="00437725" w:rsidRDefault="00DD44FA" w:rsidP="00F56BC9">
            <w:pPr>
              <w:ind w:left="57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bottom w:val="nil"/>
            </w:tcBorders>
            <w:vAlign w:val="bottom"/>
          </w:tcPr>
          <w:p w:rsidR="00DD44FA" w:rsidRPr="00437725" w:rsidRDefault="00DD44FA" w:rsidP="00F56BC9">
            <w:pPr>
              <w:jc w:val="both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F56BC9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  <w:vAlign w:val="bottom"/>
          </w:tcPr>
          <w:p w:rsidR="00DD44FA" w:rsidRPr="00437725" w:rsidRDefault="00DD44FA" w:rsidP="00F56BC9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bottom"/>
          </w:tcPr>
          <w:p w:rsidR="00DD44FA" w:rsidRPr="00437725" w:rsidRDefault="00DD44FA" w:rsidP="00F56BC9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F56BC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nil"/>
            </w:tcBorders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</w:tcBorders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bottom"/>
          </w:tcPr>
          <w:p w:rsidR="00DD44FA" w:rsidRPr="00437725" w:rsidRDefault="00DD44FA" w:rsidP="00F56BC9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</w:tcBorders>
            <w:vAlign w:val="bottom"/>
          </w:tcPr>
          <w:p w:rsidR="00DD44FA" w:rsidRPr="00437725" w:rsidRDefault="00DD44FA" w:rsidP="00F56BC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</w:tcBorders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bottom w:val="nil"/>
            </w:tcBorders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3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DD44FA" w:rsidRPr="00437725" w:rsidRDefault="00DD44FA" w:rsidP="00F56BC9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Квартиры:</w:t>
            </w:r>
          </w:p>
        </w:tc>
        <w:tc>
          <w:tcPr>
            <w:tcW w:w="2409" w:type="dxa"/>
            <w:tcBorders>
              <w:bottom w:val="nil"/>
            </w:tcBorders>
            <w:vAlign w:val="bottom"/>
          </w:tcPr>
          <w:p w:rsidR="00DD44FA" w:rsidRPr="00437725" w:rsidRDefault="00DD44FA" w:rsidP="00F56BC9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nil"/>
            </w:tcBorders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DD44FA" w:rsidRPr="00437725" w:rsidRDefault="00DD44FA" w:rsidP="00F56BC9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1)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F56BC9">
            <w:pPr>
              <w:ind w:right="-28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нет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DD44FA" w:rsidRPr="00437725" w:rsidRDefault="00DD44FA" w:rsidP="00F56BC9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DD44FA" w:rsidRPr="00437725" w:rsidRDefault="00DD44FA" w:rsidP="00F56BC9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F56BC9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2) 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F56BC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</w:tcBorders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DD44FA" w:rsidRPr="00437725" w:rsidRDefault="00DD44FA" w:rsidP="00F56BC9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3) </w:t>
            </w:r>
          </w:p>
        </w:tc>
        <w:tc>
          <w:tcPr>
            <w:tcW w:w="2409" w:type="dxa"/>
            <w:tcBorders>
              <w:top w:val="nil"/>
            </w:tcBorders>
            <w:vAlign w:val="bottom"/>
          </w:tcPr>
          <w:p w:rsidR="00DD44FA" w:rsidRPr="00437725" w:rsidRDefault="00DD44FA" w:rsidP="00F56BC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</w:tcBorders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bottom w:val="nil"/>
            </w:tcBorders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4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DD44FA" w:rsidRPr="00437725" w:rsidRDefault="00DD44FA" w:rsidP="00F56BC9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Дачи:</w:t>
            </w:r>
          </w:p>
        </w:tc>
        <w:tc>
          <w:tcPr>
            <w:tcW w:w="2409" w:type="dxa"/>
            <w:tcBorders>
              <w:bottom w:val="nil"/>
            </w:tcBorders>
            <w:vAlign w:val="bottom"/>
          </w:tcPr>
          <w:p w:rsidR="00DD44FA" w:rsidRPr="00437725" w:rsidRDefault="00DD44FA" w:rsidP="00F56BC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nil"/>
            </w:tcBorders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DD44FA" w:rsidRPr="00437725" w:rsidRDefault="00DD44FA" w:rsidP="00F56BC9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1) </w:t>
            </w:r>
            <w:r w:rsidRPr="00437725">
              <w:rPr>
                <w:i/>
                <w:iCs/>
                <w:sz w:val="24"/>
                <w:szCs w:val="24"/>
              </w:rPr>
              <w:t>дачный дом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DD44FA" w:rsidRPr="00437725" w:rsidRDefault="00DD44FA" w:rsidP="00F56BC9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нет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DD44FA" w:rsidRPr="00437725" w:rsidRDefault="00DD44FA" w:rsidP="00F56BC9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F56BC9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2) 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DD44FA" w:rsidRPr="00437725" w:rsidRDefault="00DD44FA" w:rsidP="00F56BC9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F56BC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</w:tcBorders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DD44FA" w:rsidRPr="00437725" w:rsidRDefault="00DD44FA" w:rsidP="00F56BC9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3) </w:t>
            </w:r>
          </w:p>
        </w:tc>
        <w:tc>
          <w:tcPr>
            <w:tcW w:w="2409" w:type="dxa"/>
            <w:tcBorders>
              <w:top w:val="nil"/>
            </w:tcBorders>
            <w:vAlign w:val="bottom"/>
          </w:tcPr>
          <w:p w:rsidR="00DD44FA" w:rsidRPr="00437725" w:rsidRDefault="00DD44FA" w:rsidP="00F56BC9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</w:tcBorders>
            <w:vAlign w:val="bottom"/>
          </w:tcPr>
          <w:p w:rsidR="00DD44FA" w:rsidRPr="00437725" w:rsidRDefault="00DD44FA" w:rsidP="00F56BC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bottom w:val="nil"/>
            </w:tcBorders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5</w:t>
            </w:r>
          </w:p>
        </w:tc>
        <w:tc>
          <w:tcPr>
            <w:tcW w:w="3261" w:type="dxa"/>
            <w:vMerge w:val="restart"/>
          </w:tcPr>
          <w:p w:rsidR="00DD44FA" w:rsidRPr="00437725" w:rsidRDefault="00DD44FA" w:rsidP="00F56BC9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Гаражи:</w:t>
            </w:r>
          </w:p>
          <w:p w:rsidR="00DD44FA" w:rsidRPr="00437725" w:rsidRDefault="00DD44FA" w:rsidP="00F56BC9">
            <w:pPr>
              <w:ind w:left="57"/>
              <w:rPr>
                <w:i/>
                <w:iCs/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1)</w:t>
            </w:r>
          </w:p>
          <w:p w:rsidR="00DD44FA" w:rsidRPr="00437725" w:rsidRDefault="00DD44FA" w:rsidP="00F56BC9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2) </w:t>
            </w:r>
          </w:p>
          <w:p w:rsidR="00DD44FA" w:rsidRPr="00437725" w:rsidRDefault="00DD44FA" w:rsidP="00F56BC9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3) </w:t>
            </w:r>
          </w:p>
        </w:tc>
        <w:tc>
          <w:tcPr>
            <w:tcW w:w="2409" w:type="dxa"/>
            <w:vMerge w:val="restart"/>
          </w:tcPr>
          <w:p w:rsidR="00DD44FA" w:rsidRPr="00437725" w:rsidRDefault="00DD44FA" w:rsidP="00F56BC9">
            <w:pPr>
              <w:jc w:val="center"/>
              <w:rPr>
                <w:i/>
                <w:iCs/>
                <w:sz w:val="24"/>
                <w:szCs w:val="24"/>
              </w:rPr>
            </w:pPr>
          </w:p>
          <w:p w:rsidR="00DD44FA" w:rsidRPr="00185426" w:rsidRDefault="00DD44FA" w:rsidP="00F56BC9">
            <w:pPr>
              <w:jc w:val="center"/>
              <w:rPr>
                <w:i/>
                <w:iCs/>
                <w:sz w:val="24"/>
                <w:szCs w:val="24"/>
              </w:rPr>
            </w:pPr>
            <w:r w:rsidRPr="00185426">
              <w:rPr>
                <w:i/>
                <w:iCs/>
                <w:sz w:val="24"/>
                <w:szCs w:val="24"/>
              </w:rPr>
              <w:t>нет</w:t>
            </w:r>
          </w:p>
        </w:tc>
        <w:tc>
          <w:tcPr>
            <w:tcW w:w="2552" w:type="dxa"/>
            <w:vMerge w:val="restart"/>
            <w:vAlign w:val="bottom"/>
          </w:tcPr>
          <w:p w:rsidR="00DD44FA" w:rsidRPr="00437725" w:rsidRDefault="00DD44FA" w:rsidP="00F56BC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DD44FA" w:rsidRPr="00437725" w:rsidRDefault="00DD44FA" w:rsidP="00F56BC9">
            <w:pPr>
              <w:jc w:val="center"/>
              <w:rPr>
                <w:i/>
                <w:iCs/>
                <w:sz w:val="24"/>
                <w:szCs w:val="24"/>
              </w:rPr>
            </w:pPr>
          </w:p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bottom"/>
          </w:tcPr>
          <w:p w:rsidR="00DD44FA" w:rsidRPr="00437725" w:rsidRDefault="00DD44FA" w:rsidP="00F56BC9">
            <w:pPr>
              <w:ind w:left="57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bottom w:val="nil"/>
            </w:tcBorders>
            <w:vAlign w:val="bottom"/>
          </w:tcPr>
          <w:p w:rsidR="00DD44FA" w:rsidRPr="00437725" w:rsidRDefault="00DD44FA" w:rsidP="00F56BC9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bottom w:val="nil"/>
            </w:tcBorders>
            <w:vAlign w:val="bottom"/>
          </w:tcPr>
          <w:p w:rsidR="00DD44FA" w:rsidRPr="00437725" w:rsidRDefault="00DD44FA" w:rsidP="00F56BC9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bottom"/>
          </w:tcPr>
          <w:p w:rsidR="00DD44FA" w:rsidRPr="00437725" w:rsidRDefault="00DD44FA" w:rsidP="00F56BC9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bottom"/>
          </w:tcPr>
          <w:p w:rsidR="00DD44FA" w:rsidRPr="00437725" w:rsidRDefault="00DD44FA" w:rsidP="00F56BC9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F56BC9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F56BC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</w:tcBorders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bottom"/>
          </w:tcPr>
          <w:p w:rsidR="00DD44FA" w:rsidRPr="00437725" w:rsidRDefault="00DD44FA" w:rsidP="00F56BC9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</w:tcBorders>
            <w:vAlign w:val="bottom"/>
          </w:tcPr>
          <w:p w:rsidR="00DD44FA" w:rsidRPr="00437725" w:rsidRDefault="00DD44FA" w:rsidP="00F56BC9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</w:tcBorders>
            <w:vAlign w:val="bottom"/>
          </w:tcPr>
          <w:p w:rsidR="00DD44FA" w:rsidRPr="00437725" w:rsidRDefault="00DD44FA" w:rsidP="00F56BC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bottom w:val="nil"/>
            </w:tcBorders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6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DD44FA" w:rsidRPr="00437725" w:rsidRDefault="00DD44FA" w:rsidP="00F56BC9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Иное недвижимое имущество:</w:t>
            </w:r>
          </w:p>
        </w:tc>
        <w:tc>
          <w:tcPr>
            <w:tcW w:w="2409" w:type="dxa"/>
            <w:vMerge w:val="restart"/>
          </w:tcPr>
          <w:p w:rsidR="00DD44FA" w:rsidRPr="00437725" w:rsidRDefault="00DD44FA" w:rsidP="00F56BC9">
            <w:pPr>
              <w:jc w:val="center"/>
              <w:rPr>
                <w:i/>
                <w:iCs/>
                <w:sz w:val="24"/>
                <w:szCs w:val="24"/>
              </w:rPr>
            </w:pPr>
          </w:p>
          <w:p w:rsidR="00DD44FA" w:rsidRPr="00185426" w:rsidRDefault="00DD44FA" w:rsidP="00F56BC9">
            <w:pPr>
              <w:jc w:val="center"/>
              <w:rPr>
                <w:i/>
                <w:iCs/>
                <w:sz w:val="24"/>
                <w:szCs w:val="24"/>
              </w:rPr>
            </w:pPr>
            <w:r w:rsidRPr="00185426">
              <w:rPr>
                <w:i/>
                <w:iCs/>
                <w:sz w:val="24"/>
                <w:szCs w:val="24"/>
              </w:rPr>
              <w:t>нет</w:t>
            </w:r>
          </w:p>
        </w:tc>
        <w:tc>
          <w:tcPr>
            <w:tcW w:w="2552" w:type="dxa"/>
            <w:tcBorders>
              <w:bottom w:val="nil"/>
            </w:tcBorders>
            <w:vAlign w:val="bottom"/>
          </w:tcPr>
          <w:p w:rsidR="00DD44FA" w:rsidRPr="00437725" w:rsidRDefault="00DD44FA" w:rsidP="00F56BC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  <w:tcBorders>
              <w:top w:val="nil"/>
            </w:tcBorders>
          </w:tcPr>
          <w:p w:rsidR="00DD44FA" w:rsidRPr="00437725" w:rsidRDefault="00DD44FA" w:rsidP="00F56BC9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1)</w:t>
            </w:r>
          </w:p>
          <w:p w:rsidR="00DD44FA" w:rsidRPr="00437725" w:rsidRDefault="00DD44FA" w:rsidP="00F56BC9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2)</w:t>
            </w:r>
          </w:p>
        </w:tc>
        <w:tc>
          <w:tcPr>
            <w:tcW w:w="2409" w:type="dxa"/>
            <w:vMerge/>
            <w:vAlign w:val="bottom"/>
          </w:tcPr>
          <w:p w:rsidR="00DD44FA" w:rsidRPr="00437725" w:rsidRDefault="00DD44FA" w:rsidP="00F56BC9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DD44FA" w:rsidRPr="00437725" w:rsidRDefault="00DD44FA" w:rsidP="00F56BC9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DD44FA" w:rsidRPr="00437725" w:rsidRDefault="00DD44FA" w:rsidP="00F56BC9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bottom w:val="nil"/>
            </w:tcBorders>
            <w:vAlign w:val="bottom"/>
          </w:tcPr>
          <w:p w:rsidR="00DD44FA" w:rsidRPr="00437725" w:rsidRDefault="00DD44FA" w:rsidP="00F56BC9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vAlign w:val="bottom"/>
          </w:tcPr>
          <w:p w:rsidR="00DD44FA" w:rsidRPr="00437725" w:rsidRDefault="00DD44FA" w:rsidP="00F56BC9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F56BC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</w:tcBorders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DD44FA" w:rsidRPr="00437725" w:rsidRDefault="00DD44FA" w:rsidP="00F56BC9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3) </w:t>
            </w:r>
          </w:p>
        </w:tc>
        <w:tc>
          <w:tcPr>
            <w:tcW w:w="2409" w:type="dxa"/>
            <w:vMerge/>
            <w:vAlign w:val="bottom"/>
          </w:tcPr>
          <w:p w:rsidR="00DD44FA" w:rsidRPr="00437725" w:rsidRDefault="00DD44FA" w:rsidP="00F56BC9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</w:tcBorders>
            <w:vAlign w:val="bottom"/>
          </w:tcPr>
          <w:p w:rsidR="00DD44FA" w:rsidRPr="00437725" w:rsidRDefault="00DD44FA" w:rsidP="00F56BC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</w:p>
        </w:tc>
      </w:tr>
    </w:tbl>
    <w:p w:rsidR="00DD44FA" w:rsidRPr="00437725" w:rsidRDefault="00DD44FA" w:rsidP="00B755DD">
      <w:pPr>
        <w:spacing w:before="120"/>
        <w:rPr>
          <w:vertAlign w:val="superscript"/>
        </w:rPr>
      </w:pPr>
    </w:p>
    <w:p w:rsidR="00DD44FA" w:rsidRPr="00437725" w:rsidRDefault="00DD44FA" w:rsidP="00B755DD">
      <w:pPr>
        <w:spacing w:before="120"/>
        <w:rPr>
          <w:vertAlign w:val="superscript"/>
        </w:rPr>
      </w:pPr>
      <w:r w:rsidRPr="00437725">
        <w:rPr>
          <w:vertAlign w:val="superscript"/>
        </w:rPr>
        <w:t>_____________________________</w:t>
      </w:r>
    </w:p>
    <w:p w:rsidR="00DD44FA" w:rsidRPr="00437725" w:rsidRDefault="00DD44FA" w:rsidP="00B755DD">
      <w:pPr>
        <w:spacing w:before="120"/>
        <w:ind w:firstLine="567"/>
      </w:pPr>
      <w:r w:rsidRPr="00437725">
        <w:rPr>
          <w:vertAlign w:val="superscript"/>
        </w:rPr>
        <w:t>1</w:t>
      </w:r>
      <w:r w:rsidRPr="00437725">
        <w:t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федерального государственного служащего, который представляет сведения.</w:t>
      </w:r>
    </w:p>
    <w:p w:rsidR="00DD44FA" w:rsidRPr="00437725" w:rsidRDefault="00DD44FA" w:rsidP="00B755DD">
      <w:pPr>
        <w:ind w:firstLine="567"/>
        <w:jc w:val="both"/>
      </w:pPr>
      <w:r w:rsidRPr="00437725">
        <w:rPr>
          <w:vertAlign w:val="superscript"/>
        </w:rPr>
        <w:t>2</w:t>
      </w:r>
      <w:r w:rsidRPr="00437725">
        <w:t> 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DD44FA" w:rsidRPr="00437725" w:rsidRDefault="00DD44FA" w:rsidP="00B755DD">
      <w:pPr>
        <w:ind w:firstLine="567"/>
        <w:jc w:val="both"/>
      </w:pPr>
    </w:p>
    <w:p w:rsidR="00DD44FA" w:rsidRPr="00437725" w:rsidRDefault="00DD44FA" w:rsidP="00B755DD">
      <w:pPr>
        <w:ind w:firstLine="567"/>
        <w:jc w:val="both"/>
      </w:pPr>
    </w:p>
    <w:p w:rsidR="00DD44FA" w:rsidRPr="00437725" w:rsidRDefault="00DD44FA" w:rsidP="00B755DD">
      <w:pPr>
        <w:ind w:firstLine="567"/>
        <w:jc w:val="both"/>
      </w:pPr>
    </w:p>
    <w:p w:rsidR="00DD44FA" w:rsidRPr="00437725" w:rsidRDefault="00DD44FA" w:rsidP="00B755DD">
      <w:pPr>
        <w:ind w:firstLine="567"/>
        <w:jc w:val="both"/>
      </w:pPr>
    </w:p>
    <w:p w:rsidR="00DD44FA" w:rsidRPr="00437725" w:rsidRDefault="00DD44FA" w:rsidP="00B755DD">
      <w:pPr>
        <w:ind w:firstLine="567"/>
        <w:jc w:val="both"/>
      </w:pPr>
    </w:p>
    <w:p w:rsidR="00DD44FA" w:rsidRPr="00437725" w:rsidRDefault="00DD44FA" w:rsidP="00B755DD">
      <w:pPr>
        <w:ind w:firstLine="567"/>
        <w:jc w:val="both"/>
      </w:pPr>
    </w:p>
    <w:p w:rsidR="00DD44FA" w:rsidRPr="00437725" w:rsidRDefault="00DD44FA" w:rsidP="00B755DD">
      <w:pPr>
        <w:ind w:firstLine="567"/>
        <w:jc w:val="both"/>
      </w:pPr>
    </w:p>
    <w:p w:rsidR="00DD44FA" w:rsidRPr="00437725" w:rsidRDefault="00DD44FA" w:rsidP="00B755DD">
      <w:pPr>
        <w:ind w:firstLine="567"/>
        <w:jc w:val="both"/>
      </w:pPr>
    </w:p>
    <w:p w:rsidR="00DD44FA" w:rsidRPr="00437725" w:rsidRDefault="00DD44FA" w:rsidP="00B755DD">
      <w:pPr>
        <w:ind w:firstLine="567"/>
        <w:jc w:val="both"/>
      </w:pPr>
    </w:p>
    <w:p w:rsidR="00DD44FA" w:rsidRPr="00437725" w:rsidRDefault="00DD44FA" w:rsidP="00B755DD">
      <w:pPr>
        <w:ind w:firstLine="567"/>
        <w:jc w:val="both"/>
      </w:pPr>
    </w:p>
    <w:p w:rsidR="00DD44FA" w:rsidRDefault="00DD44FA" w:rsidP="00B755DD">
      <w:pPr>
        <w:ind w:firstLine="567"/>
        <w:jc w:val="both"/>
      </w:pPr>
    </w:p>
    <w:p w:rsidR="00DD44FA" w:rsidRDefault="00DD44FA" w:rsidP="00B755DD">
      <w:pPr>
        <w:ind w:firstLine="567"/>
        <w:jc w:val="both"/>
      </w:pPr>
    </w:p>
    <w:p w:rsidR="00DD44FA" w:rsidRDefault="00DD44FA" w:rsidP="00B755DD">
      <w:pPr>
        <w:ind w:firstLine="567"/>
        <w:jc w:val="both"/>
      </w:pPr>
    </w:p>
    <w:p w:rsidR="00DD44FA" w:rsidRPr="00437725" w:rsidRDefault="00DD44FA" w:rsidP="00B755DD">
      <w:pPr>
        <w:ind w:firstLine="567"/>
        <w:jc w:val="both"/>
      </w:pPr>
    </w:p>
    <w:p w:rsidR="00DD44FA" w:rsidRDefault="00DD44FA" w:rsidP="00B755DD">
      <w:pPr>
        <w:ind w:firstLine="567"/>
        <w:jc w:val="both"/>
        <w:rPr>
          <w:b/>
          <w:bCs/>
          <w:sz w:val="24"/>
          <w:szCs w:val="24"/>
        </w:rPr>
      </w:pPr>
    </w:p>
    <w:p w:rsidR="00DD44FA" w:rsidRDefault="00DD44FA" w:rsidP="00B755DD">
      <w:pPr>
        <w:ind w:firstLine="567"/>
        <w:jc w:val="both"/>
        <w:rPr>
          <w:b/>
          <w:bCs/>
          <w:sz w:val="24"/>
          <w:szCs w:val="24"/>
        </w:rPr>
      </w:pPr>
    </w:p>
    <w:p w:rsidR="00DD44FA" w:rsidRDefault="00DD44FA" w:rsidP="00B755DD">
      <w:pPr>
        <w:ind w:firstLine="567"/>
        <w:jc w:val="both"/>
        <w:rPr>
          <w:b/>
          <w:bCs/>
          <w:sz w:val="24"/>
          <w:szCs w:val="24"/>
        </w:rPr>
      </w:pPr>
    </w:p>
    <w:p w:rsidR="00DD44FA" w:rsidRPr="00437725" w:rsidRDefault="00DD44FA" w:rsidP="00B755DD">
      <w:pPr>
        <w:ind w:firstLine="567"/>
        <w:jc w:val="both"/>
        <w:rPr>
          <w:b/>
          <w:bCs/>
          <w:sz w:val="24"/>
          <w:szCs w:val="24"/>
        </w:rPr>
      </w:pPr>
      <w:r w:rsidRPr="00437725">
        <w:rPr>
          <w:b/>
          <w:bCs/>
          <w:sz w:val="24"/>
          <w:szCs w:val="24"/>
        </w:rPr>
        <w:t>2.2. Транспортные средства</w:t>
      </w:r>
    </w:p>
    <w:p w:rsidR="00DD44FA" w:rsidRPr="00437725" w:rsidRDefault="00DD44FA" w:rsidP="00B755DD">
      <w:pPr>
        <w:ind w:firstLine="567"/>
        <w:jc w:val="both"/>
        <w:rPr>
          <w:b/>
          <w:bCs/>
          <w:sz w:val="24"/>
          <w:szCs w:val="24"/>
        </w:rPr>
      </w:pPr>
    </w:p>
    <w:p w:rsidR="00DD44FA" w:rsidRPr="00437725" w:rsidRDefault="00DD44FA" w:rsidP="00B755DD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828"/>
        <w:gridCol w:w="1984"/>
        <w:gridCol w:w="3544"/>
      </w:tblGrid>
      <w:tr w:rsidR="00DD44FA" w:rsidRPr="00437725">
        <w:tc>
          <w:tcPr>
            <w:tcW w:w="595" w:type="dxa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№</w:t>
            </w:r>
            <w:r w:rsidRPr="00437725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828" w:type="dxa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Вид и марка транспортного средства</w:t>
            </w:r>
          </w:p>
        </w:tc>
        <w:tc>
          <w:tcPr>
            <w:tcW w:w="1984" w:type="dxa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Вид собственности </w:t>
            </w:r>
            <w:r w:rsidRPr="00437725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3544" w:type="dxa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Место регистрации</w:t>
            </w:r>
          </w:p>
        </w:tc>
      </w:tr>
      <w:tr w:rsidR="00DD44FA" w:rsidRPr="00437725">
        <w:tc>
          <w:tcPr>
            <w:tcW w:w="595" w:type="dxa"/>
            <w:tcBorders>
              <w:bottom w:val="nil"/>
            </w:tcBorders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4</w:t>
            </w:r>
          </w:p>
        </w:tc>
      </w:tr>
      <w:tr w:rsidR="00DD44FA" w:rsidRPr="00437725">
        <w:tc>
          <w:tcPr>
            <w:tcW w:w="595" w:type="dxa"/>
            <w:tcBorders>
              <w:bottom w:val="nil"/>
            </w:tcBorders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1</w:t>
            </w:r>
          </w:p>
        </w:tc>
        <w:tc>
          <w:tcPr>
            <w:tcW w:w="3828" w:type="dxa"/>
            <w:vMerge w:val="restart"/>
          </w:tcPr>
          <w:p w:rsidR="00DD44FA" w:rsidRPr="00437725" w:rsidRDefault="00DD44FA" w:rsidP="00F56BC9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Автомобили легковые:</w:t>
            </w:r>
          </w:p>
          <w:p w:rsidR="00DD44FA" w:rsidRPr="00437725" w:rsidRDefault="00DD44FA" w:rsidP="00F56BC9">
            <w:pPr>
              <w:ind w:left="60"/>
              <w:rPr>
                <w:i/>
                <w:iCs/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1)</w:t>
            </w:r>
          </w:p>
          <w:p w:rsidR="00DD44FA" w:rsidRPr="00437725" w:rsidRDefault="00DD44FA" w:rsidP="00F56BC9">
            <w:pPr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 2) </w:t>
            </w:r>
          </w:p>
        </w:tc>
        <w:tc>
          <w:tcPr>
            <w:tcW w:w="1984" w:type="dxa"/>
            <w:vMerge w:val="restart"/>
          </w:tcPr>
          <w:p w:rsidR="00DD44FA" w:rsidRPr="00437725" w:rsidRDefault="00DD44FA" w:rsidP="00F56BC9">
            <w:pPr>
              <w:jc w:val="center"/>
              <w:rPr>
                <w:i/>
                <w:iCs/>
                <w:sz w:val="24"/>
                <w:szCs w:val="24"/>
              </w:rPr>
            </w:pPr>
          </w:p>
          <w:p w:rsidR="00DD44FA" w:rsidRPr="00437725" w:rsidRDefault="00DD44FA" w:rsidP="00F56BC9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нет</w:t>
            </w:r>
          </w:p>
        </w:tc>
        <w:tc>
          <w:tcPr>
            <w:tcW w:w="3544" w:type="dxa"/>
            <w:vMerge w:val="restart"/>
          </w:tcPr>
          <w:p w:rsidR="00DD44FA" w:rsidRPr="00437725" w:rsidRDefault="00DD44FA" w:rsidP="00F56BC9">
            <w:pPr>
              <w:jc w:val="center"/>
              <w:rPr>
                <w:i/>
                <w:iCs/>
                <w:sz w:val="24"/>
                <w:szCs w:val="24"/>
              </w:rPr>
            </w:pPr>
          </w:p>
          <w:p w:rsidR="00DD44FA" w:rsidRPr="00437725" w:rsidRDefault="00DD44FA" w:rsidP="00F56BC9">
            <w:pPr>
              <w:jc w:val="center"/>
              <w:rPr>
                <w:i/>
                <w:iCs/>
                <w:sz w:val="24"/>
                <w:szCs w:val="24"/>
              </w:rPr>
            </w:pPr>
          </w:p>
          <w:p w:rsidR="00DD44FA" w:rsidRPr="00437725" w:rsidRDefault="00DD44FA" w:rsidP="00F56BC9">
            <w:pPr>
              <w:jc w:val="center"/>
              <w:rPr>
                <w:i/>
                <w:iCs/>
                <w:sz w:val="24"/>
                <w:szCs w:val="24"/>
              </w:rPr>
            </w:pPr>
          </w:p>
          <w:p w:rsidR="00DD44FA" w:rsidRPr="00437725" w:rsidRDefault="00DD44FA" w:rsidP="00F56BC9">
            <w:pPr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bottom"/>
          </w:tcPr>
          <w:p w:rsidR="00DD44FA" w:rsidRPr="00437725" w:rsidRDefault="00DD44FA" w:rsidP="00F56BC9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DD44FA" w:rsidRPr="00437725" w:rsidRDefault="00DD44FA" w:rsidP="00F56BC9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</w:tcBorders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bottom"/>
          </w:tcPr>
          <w:p w:rsidR="00DD44FA" w:rsidRPr="00437725" w:rsidRDefault="00DD44FA" w:rsidP="00F56BC9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bottom"/>
          </w:tcPr>
          <w:p w:rsidR="00DD44FA" w:rsidRPr="00437725" w:rsidRDefault="00DD44FA" w:rsidP="00F56BC9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bottom w:val="nil"/>
            </w:tcBorders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DD44FA" w:rsidRPr="00437725" w:rsidRDefault="00DD44FA" w:rsidP="00F56BC9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1984" w:type="dxa"/>
            <w:vMerge w:val="restart"/>
          </w:tcPr>
          <w:p w:rsidR="00DD44FA" w:rsidRPr="00437725" w:rsidRDefault="00DD44FA" w:rsidP="00F56BC9">
            <w:pPr>
              <w:jc w:val="center"/>
              <w:rPr>
                <w:i/>
                <w:iCs/>
                <w:sz w:val="24"/>
                <w:szCs w:val="24"/>
              </w:rPr>
            </w:pPr>
          </w:p>
          <w:p w:rsidR="00DD44FA" w:rsidRPr="00800E10" w:rsidRDefault="00DD44FA" w:rsidP="00F56BC9">
            <w:pPr>
              <w:jc w:val="center"/>
              <w:rPr>
                <w:i/>
                <w:iCs/>
                <w:sz w:val="24"/>
                <w:szCs w:val="24"/>
              </w:rPr>
            </w:pPr>
            <w:r w:rsidRPr="00800E10">
              <w:rPr>
                <w:i/>
                <w:iCs/>
                <w:sz w:val="24"/>
                <w:szCs w:val="24"/>
              </w:rPr>
              <w:t>нет</w:t>
            </w:r>
          </w:p>
        </w:tc>
        <w:tc>
          <w:tcPr>
            <w:tcW w:w="3544" w:type="dxa"/>
            <w:vMerge w:val="restart"/>
          </w:tcPr>
          <w:p w:rsidR="00DD44FA" w:rsidRPr="00437725" w:rsidRDefault="00DD44FA" w:rsidP="00F56BC9">
            <w:pPr>
              <w:jc w:val="center"/>
              <w:rPr>
                <w:i/>
                <w:iCs/>
                <w:sz w:val="24"/>
                <w:szCs w:val="24"/>
              </w:rPr>
            </w:pPr>
          </w:p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F56BC9">
            <w:pPr>
              <w:ind w:left="57"/>
              <w:rPr>
                <w:i/>
                <w:iCs/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984" w:type="dxa"/>
            <w:vMerge/>
            <w:tcBorders>
              <w:bottom w:val="nil"/>
            </w:tcBorders>
            <w:vAlign w:val="bottom"/>
          </w:tcPr>
          <w:p w:rsidR="00DD44FA" w:rsidRPr="00437725" w:rsidRDefault="00DD44FA" w:rsidP="00F56BC9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bottom"/>
          </w:tcPr>
          <w:p w:rsidR="00DD44FA" w:rsidRPr="00437725" w:rsidRDefault="00DD44FA" w:rsidP="00F56BC9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</w:tcBorders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DD44FA" w:rsidRPr="00437725" w:rsidRDefault="00DD44FA" w:rsidP="00F56BC9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DD44FA" w:rsidRPr="00437725" w:rsidRDefault="00DD44FA" w:rsidP="00F56BC9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bottom"/>
          </w:tcPr>
          <w:p w:rsidR="00DD44FA" w:rsidRPr="00437725" w:rsidRDefault="00DD44FA" w:rsidP="00F56BC9">
            <w:pPr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bottom w:val="nil"/>
            </w:tcBorders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DD44FA" w:rsidRPr="00437725" w:rsidRDefault="00DD44FA" w:rsidP="00F56BC9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Автоприцепы: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DD44FA" w:rsidRPr="00437725" w:rsidRDefault="00DD44FA" w:rsidP="00F56BC9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DD44FA" w:rsidRPr="00437725" w:rsidRDefault="00DD44FA" w:rsidP="00F56BC9">
            <w:pPr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F56BC9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F56BC9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нет</w:t>
            </w:r>
          </w:p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F56BC9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</w:tcBorders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DD44FA" w:rsidRPr="00437725" w:rsidRDefault="00DD44FA" w:rsidP="00F56BC9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DD44FA" w:rsidRPr="00437725" w:rsidRDefault="00DD44FA" w:rsidP="00F56BC9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</w:tcBorders>
            <w:vAlign w:val="bottom"/>
          </w:tcPr>
          <w:p w:rsidR="00DD44FA" w:rsidRPr="00437725" w:rsidRDefault="00DD44FA" w:rsidP="00F56BC9">
            <w:pPr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bottom w:val="nil"/>
            </w:tcBorders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4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DD44FA" w:rsidRPr="00437725" w:rsidRDefault="00DD44FA" w:rsidP="00F56BC9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Мототранспортные средства: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DD44FA" w:rsidRPr="00437725" w:rsidRDefault="00DD44FA" w:rsidP="00F56BC9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DD44FA" w:rsidRPr="00437725" w:rsidRDefault="00DD44FA" w:rsidP="00F56BC9">
            <w:pPr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F56BC9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DD44FA" w:rsidRPr="002142BE" w:rsidRDefault="00DD44FA" w:rsidP="00F56BC9">
            <w:pPr>
              <w:jc w:val="center"/>
              <w:rPr>
                <w:i/>
                <w:iCs/>
                <w:sz w:val="24"/>
                <w:szCs w:val="24"/>
              </w:rPr>
            </w:pPr>
            <w:r w:rsidRPr="002142BE">
              <w:rPr>
                <w:i/>
                <w:iCs/>
                <w:sz w:val="24"/>
                <w:szCs w:val="24"/>
              </w:rPr>
              <w:t>нет</w:t>
            </w:r>
          </w:p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F56BC9">
            <w:pPr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</w:tcBorders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DD44FA" w:rsidRPr="00437725" w:rsidRDefault="00DD44FA" w:rsidP="00F56BC9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DD44FA" w:rsidRPr="00437725" w:rsidRDefault="00DD44FA" w:rsidP="00F56BC9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</w:tcBorders>
            <w:vAlign w:val="bottom"/>
          </w:tcPr>
          <w:p w:rsidR="00DD44FA" w:rsidRPr="00437725" w:rsidRDefault="00DD44FA" w:rsidP="00F56BC9">
            <w:pPr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bottom w:val="nil"/>
            </w:tcBorders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5</w:t>
            </w:r>
          </w:p>
        </w:tc>
        <w:tc>
          <w:tcPr>
            <w:tcW w:w="3828" w:type="dxa"/>
            <w:vMerge w:val="restart"/>
          </w:tcPr>
          <w:p w:rsidR="00DD44FA" w:rsidRPr="00437725" w:rsidRDefault="00DD44FA" w:rsidP="00F56BC9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Сельскохозяйственная техника:</w:t>
            </w:r>
          </w:p>
          <w:p w:rsidR="00DD44FA" w:rsidRPr="00437725" w:rsidRDefault="00DD44FA" w:rsidP="00F56BC9">
            <w:pPr>
              <w:ind w:left="114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DD44FA" w:rsidRPr="00437725" w:rsidRDefault="00DD44FA" w:rsidP="00F56BC9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DD44FA" w:rsidRPr="00437725" w:rsidRDefault="00DD44FA" w:rsidP="00F56BC9">
            <w:pPr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bottom w:val="nil"/>
            </w:tcBorders>
            <w:vAlign w:val="bottom"/>
          </w:tcPr>
          <w:p w:rsidR="00DD44FA" w:rsidRPr="00437725" w:rsidRDefault="00DD44FA" w:rsidP="00F56BC9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F56BC9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нет</w:t>
            </w:r>
          </w:p>
        </w:tc>
        <w:tc>
          <w:tcPr>
            <w:tcW w:w="3544" w:type="dxa"/>
            <w:vMerge w:val="restart"/>
            <w:tcBorders>
              <w:top w:val="nil"/>
            </w:tcBorders>
          </w:tcPr>
          <w:p w:rsidR="00DD44FA" w:rsidRPr="00437725" w:rsidRDefault="00DD44FA" w:rsidP="00F56BC9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</w:tcBorders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DD44FA" w:rsidRPr="00437725" w:rsidRDefault="00DD44FA" w:rsidP="00F56BC9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DD44FA" w:rsidRPr="00437725" w:rsidRDefault="00DD44FA" w:rsidP="00F56BC9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bottom"/>
          </w:tcPr>
          <w:p w:rsidR="00DD44FA" w:rsidRPr="00437725" w:rsidRDefault="00DD44FA" w:rsidP="00F56BC9">
            <w:pPr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bottom w:val="nil"/>
            </w:tcBorders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6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DD44FA" w:rsidRPr="00437725" w:rsidRDefault="00DD44FA" w:rsidP="00F56BC9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Водный транспорт: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DD44FA" w:rsidRPr="00437725" w:rsidRDefault="00DD44FA" w:rsidP="00F56BC9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:rsidR="00DD44FA" w:rsidRPr="00437725" w:rsidRDefault="00DD44FA" w:rsidP="00F56BC9">
            <w:pPr>
              <w:jc w:val="center"/>
              <w:rPr>
                <w:i/>
                <w:iCs/>
                <w:sz w:val="24"/>
                <w:szCs w:val="24"/>
              </w:rPr>
            </w:pPr>
          </w:p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F56BC9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DD44FA" w:rsidRPr="00437725" w:rsidRDefault="00DD44FA" w:rsidP="00F56BC9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нет</w:t>
            </w:r>
          </w:p>
        </w:tc>
        <w:tc>
          <w:tcPr>
            <w:tcW w:w="3544" w:type="dxa"/>
            <w:vMerge/>
            <w:tcBorders>
              <w:bottom w:val="nil"/>
            </w:tcBorders>
            <w:vAlign w:val="bottom"/>
          </w:tcPr>
          <w:p w:rsidR="00DD44FA" w:rsidRPr="00437725" w:rsidRDefault="00DD44FA" w:rsidP="00F56BC9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</w:tcBorders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DD44FA" w:rsidRPr="00437725" w:rsidRDefault="00DD44FA" w:rsidP="00F56BC9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DD44FA" w:rsidRPr="00437725" w:rsidRDefault="00DD44FA" w:rsidP="00F56BC9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</w:tcBorders>
            <w:vAlign w:val="bottom"/>
          </w:tcPr>
          <w:p w:rsidR="00DD44FA" w:rsidRPr="00437725" w:rsidRDefault="00DD44FA" w:rsidP="00F56BC9">
            <w:pPr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bottom w:val="nil"/>
            </w:tcBorders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7</w:t>
            </w:r>
          </w:p>
        </w:tc>
        <w:tc>
          <w:tcPr>
            <w:tcW w:w="3828" w:type="dxa"/>
            <w:vMerge w:val="restart"/>
          </w:tcPr>
          <w:p w:rsidR="00DD44FA" w:rsidRPr="00437725" w:rsidRDefault="00DD44FA" w:rsidP="00F56BC9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Воздушный транспорт:</w:t>
            </w:r>
          </w:p>
          <w:p w:rsidR="00DD44FA" w:rsidRPr="00437725" w:rsidRDefault="00DD44FA" w:rsidP="00F56BC9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1) </w:t>
            </w:r>
          </w:p>
          <w:p w:rsidR="00DD44FA" w:rsidRPr="00437725" w:rsidRDefault="00DD44FA" w:rsidP="00F56BC9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984" w:type="dxa"/>
            <w:vMerge w:val="restart"/>
          </w:tcPr>
          <w:p w:rsidR="00DD44FA" w:rsidRDefault="00DD44FA" w:rsidP="00F56BC9">
            <w:pPr>
              <w:jc w:val="center"/>
              <w:rPr>
                <w:sz w:val="24"/>
                <w:szCs w:val="24"/>
              </w:rPr>
            </w:pPr>
          </w:p>
          <w:p w:rsidR="00DD44FA" w:rsidRPr="002142BE" w:rsidRDefault="00DD44FA" w:rsidP="00F56BC9">
            <w:pPr>
              <w:jc w:val="center"/>
              <w:rPr>
                <w:i/>
                <w:iCs/>
                <w:sz w:val="24"/>
                <w:szCs w:val="24"/>
              </w:rPr>
            </w:pPr>
            <w:r w:rsidRPr="002142BE">
              <w:rPr>
                <w:i/>
                <w:iCs/>
                <w:sz w:val="24"/>
                <w:szCs w:val="24"/>
              </w:rPr>
              <w:t>нет</w:t>
            </w:r>
          </w:p>
        </w:tc>
        <w:tc>
          <w:tcPr>
            <w:tcW w:w="3544" w:type="dxa"/>
            <w:vMerge w:val="restart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vMerge/>
            <w:vAlign w:val="bottom"/>
          </w:tcPr>
          <w:p w:rsidR="00DD44FA" w:rsidRPr="00437725" w:rsidRDefault="00DD44FA" w:rsidP="00F56BC9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bottom"/>
          </w:tcPr>
          <w:p w:rsidR="00DD44FA" w:rsidRPr="00437725" w:rsidRDefault="00DD44FA" w:rsidP="00F56BC9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bottom"/>
          </w:tcPr>
          <w:p w:rsidR="00DD44FA" w:rsidRPr="00437725" w:rsidRDefault="00DD44FA" w:rsidP="00F56BC9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</w:tcBorders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vMerge/>
            <w:vAlign w:val="bottom"/>
          </w:tcPr>
          <w:p w:rsidR="00DD44FA" w:rsidRPr="00437725" w:rsidRDefault="00DD44FA" w:rsidP="00F56BC9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bottom"/>
          </w:tcPr>
          <w:p w:rsidR="00DD44FA" w:rsidRPr="00437725" w:rsidRDefault="00DD44FA" w:rsidP="00F56BC9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bottom"/>
          </w:tcPr>
          <w:p w:rsidR="00DD44FA" w:rsidRPr="00437725" w:rsidRDefault="00DD44FA" w:rsidP="00F56BC9">
            <w:pPr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bottom w:val="nil"/>
            </w:tcBorders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8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DD44FA" w:rsidRPr="00437725" w:rsidRDefault="00DD44FA" w:rsidP="00F56BC9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Иные транспортные средства: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DD44FA" w:rsidRPr="00437725" w:rsidRDefault="00DD44FA" w:rsidP="00F56BC9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DD44FA" w:rsidRPr="00437725" w:rsidRDefault="00DD44FA" w:rsidP="00F56BC9">
            <w:pPr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F56BC9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DD44FA" w:rsidRPr="002142BE" w:rsidRDefault="00DD44FA" w:rsidP="00F56BC9">
            <w:pPr>
              <w:jc w:val="center"/>
              <w:rPr>
                <w:i/>
                <w:iCs/>
                <w:sz w:val="24"/>
                <w:szCs w:val="24"/>
              </w:rPr>
            </w:pPr>
            <w:r w:rsidRPr="002142BE">
              <w:rPr>
                <w:i/>
                <w:iCs/>
                <w:sz w:val="24"/>
                <w:szCs w:val="24"/>
              </w:rPr>
              <w:t>нет</w:t>
            </w:r>
          </w:p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F56BC9">
            <w:pPr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</w:tcBorders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DD44FA" w:rsidRPr="00437725" w:rsidRDefault="00DD44FA" w:rsidP="00F56BC9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DD44FA" w:rsidRPr="00437725" w:rsidRDefault="00DD44FA" w:rsidP="00F56BC9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</w:tcBorders>
            <w:vAlign w:val="bottom"/>
          </w:tcPr>
          <w:p w:rsidR="00DD44FA" w:rsidRPr="00437725" w:rsidRDefault="00DD44FA" w:rsidP="00F56BC9">
            <w:pPr>
              <w:rPr>
                <w:sz w:val="24"/>
                <w:szCs w:val="24"/>
              </w:rPr>
            </w:pPr>
          </w:p>
        </w:tc>
      </w:tr>
    </w:tbl>
    <w:p w:rsidR="00DD44FA" w:rsidRPr="00437725" w:rsidRDefault="00DD44FA" w:rsidP="00B755DD">
      <w:pPr>
        <w:ind w:firstLine="567"/>
        <w:jc w:val="both"/>
        <w:rPr>
          <w:vertAlign w:val="superscript"/>
        </w:rPr>
      </w:pPr>
    </w:p>
    <w:p w:rsidR="00DD44FA" w:rsidRPr="00437725" w:rsidRDefault="00DD44FA" w:rsidP="00B755DD">
      <w:pPr>
        <w:jc w:val="both"/>
        <w:rPr>
          <w:vertAlign w:val="superscript"/>
        </w:rPr>
      </w:pPr>
      <w:r w:rsidRPr="00437725">
        <w:rPr>
          <w:vertAlign w:val="superscript"/>
        </w:rPr>
        <w:t>_______________________</w:t>
      </w:r>
    </w:p>
    <w:p w:rsidR="00DD44FA" w:rsidRPr="00437725" w:rsidRDefault="00DD44FA" w:rsidP="00B755DD">
      <w:pPr>
        <w:jc w:val="both"/>
        <w:rPr>
          <w:vertAlign w:val="superscript"/>
        </w:rPr>
      </w:pPr>
    </w:p>
    <w:p w:rsidR="00DD44FA" w:rsidRPr="00437725" w:rsidRDefault="00DD44FA" w:rsidP="00B755DD">
      <w:pPr>
        <w:ind w:firstLine="567"/>
        <w:jc w:val="both"/>
      </w:pPr>
      <w:r w:rsidRPr="00437725">
        <w:rPr>
          <w:vertAlign w:val="superscript"/>
        </w:rPr>
        <w:t>1</w:t>
      </w:r>
      <w:r w:rsidRPr="00437725">
        <w:t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федерального государственного служащего, который представляет сведения.</w:t>
      </w:r>
    </w:p>
    <w:p w:rsidR="00DD44FA" w:rsidRPr="00437725" w:rsidRDefault="00DD44FA" w:rsidP="00B755DD">
      <w:pPr>
        <w:ind w:firstLine="567"/>
        <w:jc w:val="both"/>
      </w:pPr>
    </w:p>
    <w:p w:rsidR="00DD44FA" w:rsidRPr="00437725" w:rsidRDefault="00DD44FA" w:rsidP="00B755DD">
      <w:pPr>
        <w:rPr>
          <w:sz w:val="24"/>
          <w:szCs w:val="24"/>
        </w:rPr>
      </w:pPr>
    </w:p>
    <w:p w:rsidR="00DD44FA" w:rsidRPr="00437725" w:rsidRDefault="00DD44FA" w:rsidP="00B755DD">
      <w:pPr>
        <w:pageBreakBefore/>
        <w:spacing w:after="360"/>
        <w:ind w:firstLine="567"/>
        <w:jc w:val="both"/>
        <w:rPr>
          <w:b/>
          <w:bCs/>
          <w:sz w:val="24"/>
          <w:szCs w:val="24"/>
        </w:rPr>
      </w:pPr>
      <w:r w:rsidRPr="00437725">
        <w:rPr>
          <w:b/>
          <w:bCs/>
          <w:sz w:val="24"/>
          <w:szCs w:val="24"/>
        </w:rPr>
        <w:t>Раздел 3. Сведения о денежных средствах, находящихся на счетах в банках и иных кредитных организациях</w:t>
      </w:r>
    </w:p>
    <w:tbl>
      <w:tblPr>
        <w:tblW w:w="985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261"/>
        <w:gridCol w:w="1493"/>
        <w:gridCol w:w="1494"/>
        <w:gridCol w:w="1453"/>
        <w:gridCol w:w="1559"/>
      </w:tblGrid>
      <w:tr w:rsidR="00DD44FA" w:rsidRPr="00437725">
        <w:tc>
          <w:tcPr>
            <w:tcW w:w="595" w:type="dxa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№</w:t>
            </w:r>
            <w:r w:rsidRPr="00437725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261" w:type="dxa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Наименование и адрес банка или иной кредитной организации</w:t>
            </w:r>
          </w:p>
        </w:tc>
        <w:tc>
          <w:tcPr>
            <w:tcW w:w="1493" w:type="dxa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Вид и валюта счета </w:t>
            </w:r>
            <w:r w:rsidRPr="00437725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494" w:type="dxa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Дата открытия счета</w:t>
            </w:r>
          </w:p>
        </w:tc>
        <w:tc>
          <w:tcPr>
            <w:tcW w:w="1453" w:type="dxa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Номер счета</w:t>
            </w:r>
          </w:p>
        </w:tc>
        <w:tc>
          <w:tcPr>
            <w:tcW w:w="1559" w:type="dxa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Остаток на счете </w:t>
            </w:r>
            <w:r w:rsidRPr="00437725">
              <w:rPr>
                <w:sz w:val="24"/>
                <w:szCs w:val="24"/>
                <w:vertAlign w:val="superscript"/>
              </w:rPr>
              <w:t>2</w:t>
            </w:r>
            <w:r w:rsidRPr="00437725">
              <w:rPr>
                <w:sz w:val="24"/>
                <w:szCs w:val="24"/>
              </w:rPr>
              <w:t xml:space="preserve"> (руб.)</w:t>
            </w:r>
          </w:p>
        </w:tc>
      </w:tr>
      <w:tr w:rsidR="00DD44FA" w:rsidRPr="00437725">
        <w:tc>
          <w:tcPr>
            <w:tcW w:w="595" w:type="dxa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2</w:t>
            </w:r>
          </w:p>
        </w:tc>
        <w:tc>
          <w:tcPr>
            <w:tcW w:w="1493" w:type="dxa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3</w:t>
            </w:r>
          </w:p>
        </w:tc>
        <w:tc>
          <w:tcPr>
            <w:tcW w:w="1494" w:type="dxa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4</w:t>
            </w:r>
          </w:p>
        </w:tc>
        <w:tc>
          <w:tcPr>
            <w:tcW w:w="1453" w:type="dxa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6</w:t>
            </w:r>
          </w:p>
        </w:tc>
      </w:tr>
      <w:tr w:rsidR="00DD44FA" w:rsidRPr="00437725">
        <w:trPr>
          <w:trHeight w:val="660"/>
        </w:trPr>
        <w:tc>
          <w:tcPr>
            <w:tcW w:w="595" w:type="dxa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DD44FA" w:rsidRPr="00437725" w:rsidRDefault="00DD44FA" w:rsidP="00F56BC9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нет</w:t>
            </w:r>
          </w:p>
        </w:tc>
        <w:tc>
          <w:tcPr>
            <w:tcW w:w="1493" w:type="dxa"/>
          </w:tcPr>
          <w:p w:rsidR="00DD44FA" w:rsidRPr="00437725" w:rsidRDefault="00DD44FA" w:rsidP="00F56BC9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494" w:type="dxa"/>
          </w:tcPr>
          <w:p w:rsidR="00DD44FA" w:rsidRPr="00437725" w:rsidRDefault="00DD44FA" w:rsidP="00F56BC9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453" w:type="dxa"/>
          </w:tcPr>
          <w:p w:rsidR="00DD44FA" w:rsidRPr="00437725" w:rsidRDefault="00DD44FA" w:rsidP="00F56BC9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:rsidR="00DD44FA" w:rsidRPr="00437725" w:rsidRDefault="00DD44FA" w:rsidP="00F56BC9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</w:tbl>
    <w:p w:rsidR="00DD44FA" w:rsidRPr="00437725" w:rsidRDefault="00DD44FA" w:rsidP="00B755DD">
      <w:pPr>
        <w:ind w:firstLine="567"/>
        <w:jc w:val="both"/>
        <w:rPr>
          <w:vertAlign w:val="superscript"/>
        </w:rPr>
      </w:pPr>
    </w:p>
    <w:p w:rsidR="00DD44FA" w:rsidRPr="00437725" w:rsidRDefault="00DD44FA" w:rsidP="00B755DD">
      <w:pPr>
        <w:jc w:val="both"/>
        <w:rPr>
          <w:vertAlign w:val="superscript"/>
        </w:rPr>
      </w:pPr>
      <w:r w:rsidRPr="00437725">
        <w:rPr>
          <w:vertAlign w:val="superscript"/>
        </w:rPr>
        <w:t>___________________________</w:t>
      </w:r>
    </w:p>
    <w:p w:rsidR="00DD44FA" w:rsidRPr="00437725" w:rsidRDefault="00DD44FA" w:rsidP="00B755DD">
      <w:pPr>
        <w:jc w:val="both"/>
        <w:rPr>
          <w:vertAlign w:val="superscript"/>
        </w:rPr>
      </w:pPr>
    </w:p>
    <w:p w:rsidR="00DD44FA" w:rsidRPr="00437725" w:rsidRDefault="00DD44FA" w:rsidP="00B755DD">
      <w:pPr>
        <w:ind w:firstLine="567"/>
        <w:jc w:val="both"/>
      </w:pPr>
      <w:r w:rsidRPr="00437725">
        <w:rPr>
          <w:vertAlign w:val="superscript"/>
        </w:rPr>
        <w:t>1</w:t>
      </w:r>
      <w:r w:rsidRPr="00437725">
        <w:t> Указываются вид счета (депозитный, текущий, расчетный, ссудный и другие) и валюта счета.</w:t>
      </w:r>
    </w:p>
    <w:p w:rsidR="00DD44FA" w:rsidRPr="00437725" w:rsidRDefault="00DD44FA" w:rsidP="00B755DD">
      <w:pPr>
        <w:ind w:firstLine="567"/>
        <w:jc w:val="both"/>
      </w:pPr>
      <w:r w:rsidRPr="00437725">
        <w:rPr>
          <w:vertAlign w:val="superscript"/>
        </w:rPr>
        <w:t>2</w:t>
      </w:r>
      <w:r w:rsidRPr="00437725">
        <w:t> 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DD44FA" w:rsidRPr="00437725" w:rsidRDefault="00DD44FA" w:rsidP="00B755DD">
      <w:pPr>
        <w:rPr>
          <w:sz w:val="24"/>
          <w:szCs w:val="24"/>
        </w:rPr>
      </w:pPr>
    </w:p>
    <w:p w:rsidR="00DD44FA" w:rsidRPr="00437725" w:rsidRDefault="00DD44FA" w:rsidP="00B755DD">
      <w:pPr>
        <w:pageBreakBefore/>
        <w:ind w:firstLine="567"/>
        <w:rPr>
          <w:b/>
          <w:bCs/>
          <w:sz w:val="24"/>
          <w:szCs w:val="24"/>
        </w:rPr>
      </w:pPr>
      <w:r w:rsidRPr="00437725">
        <w:rPr>
          <w:b/>
          <w:bCs/>
          <w:sz w:val="24"/>
          <w:szCs w:val="24"/>
        </w:rPr>
        <w:t>Раздел 4. Сведения о ценных бумагах</w:t>
      </w:r>
    </w:p>
    <w:p w:rsidR="00DD44FA" w:rsidRPr="00437725" w:rsidRDefault="00DD44FA" w:rsidP="00B755DD">
      <w:pPr>
        <w:spacing w:after="360"/>
        <w:ind w:firstLine="567"/>
        <w:rPr>
          <w:b/>
          <w:bCs/>
          <w:sz w:val="24"/>
          <w:szCs w:val="24"/>
        </w:rPr>
      </w:pPr>
      <w:r w:rsidRPr="00437725">
        <w:rPr>
          <w:b/>
          <w:bCs/>
          <w:sz w:val="24"/>
          <w:szCs w:val="24"/>
        </w:rPr>
        <w:t>4.1. Акции и иное участие в коммерческих организациях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977"/>
        <w:gridCol w:w="2126"/>
        <w:gridCol w:w="1288"/>
        <w:gridCol w:w="1300"/>
        <w:gridCol w:w="1665"/>
      </w:tblGrid>
      <w:tr w:rsidR="00DD44FA" w:rsidRPr="00437725">
        <w:tc>
          <w:tcPr>
            <w:tcW w:w="595" w:type="dxa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№</w:t>
            </w:r>
            <w:r w:rsidRPr="00437725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977" w:type="dxa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Наименование и организационно-правовая форма организации </w:t>
            </w:r>
            <w:r w:rsidRPr="00437725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126" w:type="dxa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Место нахождения организации (адрес)</w:t>
            </w:r>
          </w:p>
        </w:tc>
        <w:tc>
          <w:tcPr>
            <w:tcW w:w="1288" w:type="dxa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Уставный капитал </w:t>
            </w:r>
            <w:r w:rsidRPr="00437725">
              <w:rPr>
                <w:sz w:val="24"/>
                <w:szCs w:val="24"/>
                <w:vertAlign w:val="superscript"/>
              </w:rPr>
              <w:t>2</w:t>
            </w:r>
            <w:r w:rsidRPr="00437725">
              <w:rPr>
                <w:sz w:val="24"/>
                <w:szCs w:val="24"/>
              </w:rPr>
              <w:br/>
              <w:t>(руб.)</w:t>
            </w:r>
          </w:p>
        </w:tc>
        <w:tc>
          <w:tcPr>
            <w:tcW w:w="1300" w:type="dxa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Доля участия </w:t>
            </w:r>
            <w:r w:rsidRPr="00437725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665" w:type="dxa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Основание участия </w:t>
            </w:r>
            <w:r w:rsidRPr="00437725">
              <w:rPr>
                <w:sz w:val="24"/>
                <w:szCs w:val="24"/>
                <w:vertAlign w:val="superscript"/>
              </w:rPr>
              <w:t>4</w:t>
            </w:r>
          </w:p>
        </w:tc>
      </w:tr>
      <w:tr w:rsidR="00DD44FA" w:rsidRPr="00437725">
        <w:tc>
          <w:tcPr>
            <w:tcW w:w="595" w:type="dxa"/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3</w:t>
            </w:r>
          </w:p>
        </w:tc>
        <w:tc>
          <w:tcPr>
            <w:tcW w:w="1288" w:type="dxa"/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4</w:t>
            </w:r>
          </w:p>
        </w:tc>
        <w:tc>
          <w:tcPr>
            <w:tcW w:w="1300" w:type="dxa"/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5</w:t>
            </w:r>
          </w:p>
        </w:tc>
        <w:tc>
          <w:tcPr>
            <w:tcW w:w="1665" w:type="dxa"/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6</w:t>
            </w:r>
          </w:p>
        </w:tc>
      </w:tr>
      <w:tr w:rsidR="00DD44FA" w:rsidRPr="00437725">
        <w:trPr>
          <w:trHeight w:val="660"/>
        </w:trPr>
        <w:tc>
          <w:tcPr>
            <w:tcW w:w="595" w:type="dxa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DD44FA" w:rsidRPr="00437725" w:rsidRDefault="00DD44FA" w:rsidP="00F56BC9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нет</w:t>
            </w:r>
          </w:p>
        </w:tc>
        <w:tc>
          <w:tcPr>
            <w:tcW w:w="2126" w:type="dxa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DD44FA" w:rsidRPr="00437725" w:rsidRDefault="00DD44FA" w:rsidP="00F56BC9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300" w:type="dxa"/>
          </w:tcPr>
          <w:p w:rsidR="00DD44FA" w:rsidRPr="00437725" w:rsidRDefault="00DD44FA" w:rsidP="00F56BC9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665" w:type="dxa"/>
          </w:tcPr>
          <w:p w:rsidR="00DD44FA" w:rsidRPr="00437725" w:rsidRDefault="00DD44FA" w:rsidP="00F56BC9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</w:tbl>
    <w:p w:rsidR="00DD44FA" w:rsidRPr="00437725" w:rsidRDefault="00DD44FA" w:rsidP="00B755DD">
      <w:pPr>
        <w:jc w:val="both"/>
        <w:rPr>
          <w:vertAlign w:val="superscript"/>
        </w:rPr>
      </w:pPr>
      <w:r w:rsidRPr="00437725">
        <w:rPr>
          <w:vertAlign w:val="superscript"/>
        </w:rPr>
        <w:t>____________________________</w:t>
      </w:r>
    </w:p>
    <w:p w:rsidR="00DD44FA" w:rsidRPr="00437725" w:rsidRDefault="00DD44FA" w:rsidP="00B755DD">
      <w:pPr>
        <w:jc w:val="both"/>
        <w:rPr>
          <w:vertAlign w:val="superscript"/>
        </w:rPr>
      </w:pPr>
    </w:p>
    <w:p w:rsidR="00DD44FA" w:rsidRPr="00437725" w:rsidRDefault="00DD44FA" w:rsidP="00B755DD">
      <w:pPr>
        <w:ind w:firstLine="567"/>
        <w:jc w:val="both"/>
      </w:pPr>
      <w:r w:rsidRPr="00437725">
        <w:rPr>
          <w:vertAlign w:val="superscript"/>
        </w:rPr>
        <w:t>1</w:t>
      </w:r>
      <w:r w:rsidRPr="00437725">
        <w:t> 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 и другие).</w:t>
      </w:r>
    </w:p>
    <w:p w:rsidR="00DD44FA" w:rsidRPr="00437725" w:rsidRDefault="00DD44FA" w:rsidP="00B755DD">
      <w:pPr>
        <w:ind w:firstLine="567"/>
        <w:jc w:val="both"/>
      </w:pPr>
      <w:r w:rsidRPr="00437725">
        <w:rPr>
          <w:vertAlign w:val="superscript"/>
        </w:rPr>
        <w:t>2</w:t>
      </w:r>
      <w:r w:rsidRPr="00437725">
        <w:t> 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DD44FA" w:rsidRPr="00437725" w:rsidRDefault="00DD44FA" w:rsidP="00B755DD">
      <w:pPr>
        <w:ind w:firstLine="567"/>
        <w:jc w:val="both"/>
      </w:pPr>
      <w:r w:rsidRPr="00437725">
        <w:rPr>
          <w:vertAlign w:val="superscript"/>
        </w:rPr>
        <w:t>3</w:t>
      </w:r>
      <w:r w:rsidRPr="00437725">
        <w:t> 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DD44FA" w:rsidRPr="00437725" w:rsidRDefault="00DD44FA" w:rsidP="00B755DD">
      <w:pPr>
        <w:ind w:firstLine="567"/>
        <w:jc w:val="both"/>
      </w:pPr>
      <w:r w:rsidRPr="00437725">
        <w:rPr>
          <w:vertAlign w:val="superscript"/>
        </w:rPr>
        <w:t>4</w:t>
      </w:r>
      <w:r w:rsidRPr="00437725">
        <w:t> 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DD44FA" w:rsidRPr="00437725" w:rsidRDefault="00DD44FA" w:rsidP="00B755DD">
      <w:pPr>
        <w:rPr>
          <w:sz w:val="24"/>
          <w:szCs w:val="24"/>
        </w:rPr>
      </w:pPr>
    </w:p>
    <w:p w:rsidR="00DD44FA" w:rsidRPr="00437725" w:rsidRDefault="00DD44FA" w:rsidP="00B755DD">
      <w:pPr>
        <w:rPr>
          <w:sz w:val="24"/>
          <w:szCs w:val="24"/>
        </w:rPr>
      </w:pPr>
    </w:p>
    <w:p w:rsidR="00DD44FA" w:rsidRPr="00437725" w:rsidRDefault="00DD44FA" w:rsidP="00B755DD">
      <w:pPr>
        <w:pageBreakBefore/>
        <w:spacing w:after="360"/>
        <w:ind w:firstLine="567"/>
        <w:jc w:val="both"/>
        <w:rPr>
          <w:b/>
          <w:bCs/>
          <w:sz w:val="24"/>
          <w:szCs w:val="24"/>
        </w:rPr>
      </w:pPr>
      <w:r w:rsidRPr="00437725">
        <w:rPr>
          <w:b/>
          <w:bCs/>
          <w:sz w:val="24"/>
          <w:szCs w:val="24"/>
        </w:rPr>
        <w:t>4.2. Иные ценные бумаги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127"/>
        <w:gridCol w:w="2280"/>
        <w:gridCol w:w="1830"/>
        <w:gridCol w:w="1454"/>
        <w:gridCol w:w="1665"/>
      </w:tblGrid>
      <w:tr w:rsidR="00DD44FA" w:rsidRPr="00437725">
        <w:tc>
          <w:tcPr>
            <w:tcW w:w="595" w:type="dxa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№</w:t>
            </w:r>
            <w:r w:rsidRPr="00437725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127" w:type="dxa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Вид ценной бумаги </w:t>
            </w:r>
            <w:r w:rsidRPr="00437725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280" w:type="dxa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Лицо, выпустившее ценную бумагу</w:t>
            </w:r>
          </w:p>
        </w:tc>
        <w:tc>
          <w:tcPr>
            <w:tcW w:w="1830" w:type="dxa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Номинальная величина обязательства</w:t>
            </w:r>
            <w:r w:rsidRPr="00437725">
              <w:rPr>
                <w:sz w:val="24"/>
                <w:szCs w:val="24"/>
              </w:rPr>
              <w:br/>
              <w:t>(руб.)</w:t>
            </w:r>
          </w:p>
        </w:tc>
        <w:tc>
          <w:tcPr>
            <w:tcW w:w="1454" w:type="dxa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Общее количество</w:t>
            </w:r>
          </w:p>
        </w:tc>
        <w:tc>
          <w:tcPr>
            <w:tcW w:w="1665" w:type="dxa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Общая стоимость </w:t>
            </w:r>
            <w:r w:rsidRPr="00437725">
              <w:rPr>
                <w:sz w:val="24"/>
                <w:szCs w:val="24"/>
                <w:vertAlign w:val="superscript"/>
              </w:rPr>
              <w:t>2</w:t>
            </w:r>
            <w:r w:rsidRPr="00437725">
              <w:rPr>
                <w:sz w:val="24"/>
                <w:szCs w:val="24"/>
              </w:rPr>
              <w:br/>
              <w:t>(руб.)</w:t>
            </w:r>
          </w:p>
        </w:tc>
      </w:tr>
      <w:tr w:rsidR="00DD44FA" w:rsidRPr="00437725">
        <w:tc>
          <w:tcPr>
            <w:tcW w:w="595" w:type="dxa"/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2</w:t>
            </w:r>
          </w:p>
        </w:tc>
        <w:tc>
          <w:tcPr>
            <w:tcW w:w="2280" w:type="dxa"/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3</w:t>
            </w:r>
          </w:p>
        </w:tc>
        <w:tc>
          <w:tcPr>
            <w:tcW w:w="1830" w:type="dxa"/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4</w:t>
            </w:r>
          </w:p>
        </w:tc>
        <w:tc>
          <w:tcPr>
            <w:tcW w:w="1454" w:type="dxa"/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5</w:t>
            </w:r>
          </w:p>
        </w:tc>
        <w:tc>
          <w:tcPr>
            <w:tcW w:w="1665" w:type="dxa"/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6</w:t>
            </w:r>
          </w:p>
        </w:tc>
      </w:tr>
      <w:tr w:rsidR="00DD44FA" w:rsidRPr="00437725">
        <w:trPr>
          <w:trHeight w:val="660"/>
        </w:trPr>
        <w:tc>
          <w:tcPr>
            <w:tcW w:w="595" w:type="dxa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DD44FA" w:rsidRPr="00437725" w:rsidRDefault="00DD44FA" w:rsidP="00F56BC9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нет</w:t>
            </w:r>
          </w:p>
        </w:tc>
        <w:tc>
          <w:tcPr>
            <w:tcW w:w="2280" w:type="dxa"/>
          </w:tcPr>
          <w:p w:rsidR="00DD44FA" w:rsidRPr="00437725" w:rsidRDefault="00DD44FA" w:rsidP="00F56BC9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</w:p>
        </w:tc>
      </w:tr>
    </w:tbl>
    <w:p w:rsidR="00DD44FA" w:rsidRPr="00437725" w:rsidRDefault="00DD44FA" w:rsidP="00B755DD">
      <w:pPr>
        <w:spacing w:before="240"/>
        <w:ind w:firstLine="567"/>
        <w:jc w:val="both"/>
        <w:rPr>
          <w:sz w:val="24"/>
          <w:szCs w:val="24"/>
        </w:rPr>
      </w:pPr>
      <w:r w:rsidRPr="00437725">
        <w:rPr>
          <w:sz w:val="24"/>
          <w:szCs w:val="24"/>
        </w:rPr>
        <w:t xml:space="preserve">Итого по разделу 4 “Сведения о ценных бумагах” суммарная декларированная стоимость ценных бумаг, включая доли участия в коммерческих организациях (руб.),       </w:t>
      </w:r>
      <w:r w:rsidRPr="00437725">
        <w:rPr>
          <w:i/>
          <w:iCs/>
          <w:sz w:val="24"/>
          <w:szCs w:val="24"/>
        </w:rPr>
        <w:t>0 рублей</w:t>
      </w:r>
    </w:p>
    <w:p w:rsidR="00DD44FA" w:rsidRPr="00437725" w:rsidRDefault="00DD44FA" w:rsidP="00B755DD">
      <w:pPr>
        <w:pBdr>
          <w:top w:val="single" w:sz="4" w:space="1" w:color="auto"/>
        </w:pBdr>
        <w:ind w:left="7797"/>
        <w:rPr>
          <w:sz w:val="2"/>
          <w:szCs w:val="2"/>
        </w:rPr>
      </w:pPr>
    </w:p>
    <w:p w:rsidR="00DD44FA" w:rsidRPr="00437725" w:rsidRDefault="00DD44FA" w:rsidP="00B755DD">
      <w:pPr>
        <w:tabs>
          <w:tab w:val="left" w:pos="6804"/>
        </w:tabs>
        <w:rPr>
          <w:sz w:val="24"/>
          <w:szCs w:val="24"/>
        </w:rPr>
      </w:pPr>
      <w:r w:rsidRPr="00437725">
        <w:rPr>
          <w:sz w:val="24"/>
          <w:szCs w:val="24"/>
        </w:rPr>
        <w:tab/>
        <w:t>.</w:t>
      </w:r>
    </w:p>
    <w:p w:rsidR="00DD44FA" w:rsidRPr="00437725" w:rsidRDefault="00DD44FA" w:rsidP="00B755DD">
      <w:pPr>
        <w:pBdr>
          <w:top w:val="single" w:sz="4" w:space="1" w:color="auto"/>
        </w:pBdr>
        <w:ind w:right="3175"/>
        <w:rPr>
          <w:sz w:val="2"/>
          <w:szCs w:val="2"/>
        </w:rPr>
      </w:pPr>
    </w:p>
    <w:p w:rsidR="00DD44FA" w:rsidRPr="00437725" w:rsidRDefault="00DD44FA" w:rsidP="00B755DD">
      <w:pPr>
        <w:spacing w:before="600"/>
        <w:rPr>
          <w:sz w:val="24"/>
          <w:szCs w:val="24"/>
        </w:rPr>
      </w:pPr>
      <w:r w:rsidRPr="00437725">
        <w:rPr>
          <w:sz w:val="24"/>
          <w:szCs w:val="24"/>
        </w:rPr>
        <w:t>_________________</w:t>
      </w:r>
    </w:p>
    <w:p w:rsidR="00DD44FA" w:rsidRPr="00437725" w:rsidRDefault="00DD44FA" w:rsidP="00B755DD">
      <w:pPr>
        <w:ind w:firstLine="567"/>
        <w:jc w:val="both"/>
      </w:pPr>
      <w:r w:rsidRPr="00437725">
        <w:rPr>
          <w:vertAlign w:val="superscript"/>
        </w:rPr>
        <w:t>1</w:t>
      </w:r>
      <w:r w:rsidRPr="00437725">
        <w:t> Указываются все ценные бумаги по видам (облигации, векселя и другие), за исключением акций, указанных в подразделе “Акции и иное участие в коммерческих организациях”.</w:t>
      </w:r>
    </w:p>
    <w:p w:rsidR="00DD44FA" w:rsidRPr="00437725" w:rsidRDefault="00DD44FA" w:rsidP="00B755DD">
      <w:pPr>
        <w:ind w:firstLine="567"/>
        <w:jc w:val="both"/>
      </w:pPr>
      <w:r w:rsidRPr="00437725">
        <w:rPr>
          <w:vertAlign w:val="superscript"/>
        </w:rPr>
        <w:t>2</w:t>
      </w:r>
      <w:r w:rsidRPr="00437725">
        <w:t> Указывается общая стоимость ценных бумаг данного вида исходя из стоимости их приобретения (а если ее нельзя определить –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DD44FA" w:rsidRPr="00437725" w:rsidRDefault="00DD44FA" w:rsidP="00B755DD">
      <w:pPr>
        <w:rPr>
          <w:sz w:val="24"/>
          <w:szCs w:val="24"/>
        </w:rPr>
      </w:pPr>
    </w:p>
    <w:p w:rsidR="00DD44FA" w:rsidRPr="00437725" w:rsidRDefault="00DD44FA" w:rsidP="00B755DD">
      <w:pPr>
        <w:pageBreakBefore/>
        <w:ind w:firstLine="567"/>
        <w:jc w:val="both"/>
        <w:rPr>
          <w:b/>
          <w:bCs/>
          <w:sz w:val="24"/>
          <w:szCs w:val="24"/>
        </w:rPr>
      </w:pPr>
      <w:r w:rsidRPr="00437725">
        <w:rPr>
          <w:b/>
          <w:bCs/>
          <w:sz w:val="24"/>
          <w:szCs w:val="24"/>
        </w:rPr>
        <w:t>Раздел 5. Сведения об обязательствах имущественного характера</w:t>
      </w:r>
    </w:p>
    <w:p w:rsidR="00DD44FA" w:rsidRPr="00437725" w:rsidRDefault="00DD44FA" w:rsidP="00B755DD">
      <w:pPr>
        <w:spacing w:after="360"/>
        <w:ind w:firstLine="567"/>
        <w:rPr>
          <w:b/>
          <w:bCs/>
          <w:sz w:val="24"/>
          <w:szCs w:val="24"/>
        </w:rPr>
      </w:pPr>
      <w:r w:rsidRPr="00437725">
        <w:rPr>
          <w:b/>
          <w:bCs/>
          <w:sz w:val="24"/>
          <w:szCs w:val="24"/>
        </w:rPr>
        <w:t xml:space="preserve">5.1. Объекты недвижимого имущества, находящиеся в пользовании </w:t>
      </w:r>
      <w:r w:rsidRPr="00437725"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1701"/>
        <w:gridCol w:w="1985"/>
        <w:gridCol w:w="1984"/>
        <w:gridCol w:w="2552"/>
        <w:gridCol w:w="1134"/>
      </w:tblGrid>
      <w:tr w:rsidR="00DD44FA" w:rsidRPr="00437725">
        <w:tc>
          <w:tcPr>
            <w:tcW w:w="595" w:type="dxa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№</w:t>
            </w:r>
            <w:r w:rsidRPr="00437725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701" w:type="dxa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Вид имущества </w:t>
            </w:r>
            <w:r w:rsidRPr="00437725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85" w:type="dxa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Вид и сроки пользо</w:t>
            </w:r>
            <w:r w:rsidRPr="00437725">
              <w:rPr>
                <w:sz w:val="24"/>
                <w:szCs w:val="24"/>
              </w:rPr>
              <w:softHyphen/>
              <w:t xml:space="preserve">вания </w:t>
            </w:r>
            <w:r w:rsidRPr="00437725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4" w:type="dxa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Основание пользования </w:t>
            </w:r>
            <w:r w:rsidRPr="00437725"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2552" w:type="dxa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Место нахождения (адрес)</w:t>
            </w:r>
          </w:p>
        </w:tc>
        <w:tc>
          <w:tcPr>
            <w:tcW w:w="1134" w:type="dxa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Площадь</w:t>
            </w:r>
            <w:r w:rsidRPr="00437725">
              <w:rPr>
                <w:sz w:val="24"/>
                <w:szCs w:val="24"/>
              </w:rPr>
              <w:br/>
              <w:t>(кв. м)</w:t>
            </w:r>
          </w:p>
        </w:tc>
      </w:tr>
      <w:tr w:rsidR="00DD44FA" w:rsidRPr="00437725">
        <w:tc>
          <w:tcPr>
            <w:tcW w:w="595" w:type="dxa"/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4</w:t>
            </w:r>
          </w:p>
        </w:tc>
        <w:tc>
          <w:tcPr>
            <w:tcW w:w="2552" w:type="dxa"/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6</w:t>
            </w:r>
          </w:p>
        </w:tc>
      </w:tr>
      <w:tr w:rsidR="00DD44FA" w:rsidRPr="00437725">
        <w:trPr>
          <w:trHeight w:val="660"/>
        </w:trPr>
        <w:tc>
          <w:tcPr>
            <w:tcW w:w="595" w:type="dxa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D44FA" w:rsidRPr="00437725" w:rsidRDefault="00DD44FA" w:rsidP="00F56BC9">
            <w:pPr>
              <w:jc w:val="center"/>
              <w:rPr>
                <w:i/>
                <w:iCs/>
                <w:sz w:val="24"/>
                <w:szCs w:val="24"/>
              </w:rPr>
            </w:pPr>
            <w:r w:rsidRPr="00437725">
              <w:rPr>
                <w:i/>
                <w:iCs/>
                <w:sz w:val="24"/>
                <w:szCs w:val="24"/>
              </w:rPr>
              <w:t xml:space="preserve">Квартира </w:t>
            </w:r>
            <w:r w:rsidRPr="00437725">
              <w:rPr>
                <w:i/>
                <w:iCs/>
                <w:sz w:val="24"/>
                <w:szCs w:val="24"/>
              </w:rPr>
              <w:br/>
            </w:r>
          </w:p>
        </w:tc>
        <w:tc>
          <w:tcPr>
            <w:tcW w:w="1985" w:type="dxa"/>
          </w:tcPr>
          <w:p w:rsidR="00DD44FA" w:rsidRPr="00437725" w:rsidRDefault="00DD44FA" w:rsidP="00F56BC9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Нет</w:t>
            </w:r>
          </w:p>
        </w:tc>
        <w:tc>
          <w:tcPr>
            <w:tcW w:w="1984" w:type="dxa"/>
          </w:tcPr>
          <w:p w:rsidR="00DD44FA" w:rsidRPr="00437725" w:rsidRDefault="00DD44FA" w:rsidP="00F56BC9">
            <w:pPr>
              <w:ind w:right="-28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2" w:type="dxa"/>
          </w:tcPr>
          <w:p w:rsidR="00DD44FA" w:rsidRPr="00437725" w:rsidRDefault="00DD44FA" w:rsidP="00F56BC9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</w:tcPr>
          <w:p w:rsidR="00DD44FA" w:rsidRPr="00437725" w:rsidRDefault="00DD44FA" w:rsidP="00F56BC9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D44FA" w:rsidRPr="00437725">
        <w:trPr>
          <w:trHeight w:val="660"/>
        </w:trPr>
        <w:tc>
          <w:tcPr>
            <w:tcW w:w="595" w:type="dxa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D44FA" w:rsidRPr="00437725" w:rsidRDefault="00DD44FA" w:rsidP="00F56BC9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Ж</w:t>
            </w:r>
            <w:r w:rsidRPr="00437725">
              <w:rPr>
                <w:i/>
                <w:iCs/>
                <w:sz w:val="24"/>
                <w:szCs w:val="24"/>
              </w:rPr>
              <w:t>илой дом</w:t>
            </w:r>
          </w:p>
          <w:p w:rsidR="00DD44FA" w:rsidRPr="00437725" w:rsidRDefault="00DD44FA" w:rsidP="00F56BC9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DD44FA" w:rsidRPr="00437725" w:rsidRDefault="00DD44FA" w:rsidP="00F56BC9">
            <w:pPr>
              <w:ind w:left="57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Нет</w:t>
            </w:r>
          </w:p>
        </w:tc>
        <w:tc>
          <w:tcPr>
            <w:tcW w:w="1984" w:type="dxa"/>
          </w:tcPr>
          <w:p w:rsidR="00DD44FA" w:rsidRPr="00437725" w:rsidRDefault="00DD44FA" w:rsidP="00F56BC9">
            <w:pPr>
              <w:ind w:left="57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2" w:type="dxa"/>
          </w:tcPr>
          <w:p w:rsidR="00DD44FA" w:rsidRPr="00437725" w:rsidRDefault="00DD44FA" w:rsidP="00F56BC9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DD44FA" w:rsidRPr="00437725" w:rsidRDefault="00DD44FA" w:rsidP="00F56BC9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D44FA" w:rsidRPr="00437725">
        <w:trPr>
          <w:trHeight w:val="660"/>
        </w:trPr>
        <w:tc>
          <w:tcPr>
            <w:tcW w:w="595" w:type="dxa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DD44FA" w:rsidRPr="00B1164B" w:rsidRDefault="00DD44FA" w:rsidP="00F56BC9">
            <w:pPr>
              <w:ind w:left="57"/>
              <w:jc w:val="center"/>
              <w:rPr>
                <w:sz w:val="24"/>
                <w:szCs w:val="24"/>
                <w:highlight w:val="green"/>
              </w:rPr>
            </w:pPr>
            <w:r>
              <w:rPr>
                <w:i/>
                <w:iCs/>
                <w:sz w:val="24"/>
                <w:szCs w:val="24"/>
              </w:rPr>
              <w:t>З</w:t>
            </w:r>
            <w:r w:rsidRPr="000C3EBB">
              <w:rPr>
                <w:i/>
                <w:iCs/>
                <w:sz w:val="24"/>
                <w:szCs w:val="24"/>
              </w:rPr>
              <w:t>емельный участок</w:t>
            </w:r>
          </w:p>
        </w:tc>
        <w:tc>
          <w:tcPr>
            <w:tcW w:w="1985" w:type="dxa"/>
          </w:tcPr>
          <w:p w:rsidR="00DD44FA" w:rsidRPr="00B1164B" w:rsidRDefault="00DD44FA" w:rsidP="00F56BC9">
            <w:pPr>
              <w:ind w:left="57"/>
              <w:jc w:val="center"/>
              <w:rPr>
                <w:i/>
                <w:iCs/>
                <w:sz w:val="24"/>
                <w:szCs w:val="24"/>
                <w:highlight w:val="green"/>
              </w:rPr>
            </w:pPr>
            <w:r>
              <w:rPr>
                <w:i/>
                <w:iCs/>
                <w:sz w:val="24"/>
                <w:szCs w:val="24"/>
                <w:highlight w:val="green"/>
              </w:rPr>
              <w:t>нет</w:t>
            </w:r>
          </w:p>
        </w:tc>
        <w:tc>
          <w:tcPr>
            <w:tcW w:w="1984" w:type="dxa"/>
          </w:tcPr>
          <w:p w:rsidR="00DD44FA" w:rsidRPr="00B1164B" w:rsidRDefault="00DD44FA" w:rsidP="00F56BC9">
            <w:pPr>
              <w:ind w:left="57"/>
              <w:jc w:val="center"/>
              <w:rPr>
                <w:i/>
                <w:iCs/>
                <w:sz w:val="24"/>
                <w:szCs w:val="24"/>
                <w:highlight w:val="green"/>
              </w:rPr>
            </w:pPr>
          </w:p>
        </w:tc>
        <w:tc>
          <w:tcPr>
            <w:tcW w:w="2552" w:type="dxa"/>
          </w:tcPr>
          <w:p w:rsidR="00DD44FA" w:rsidRPr="00B1164B" w:rsidRDefault="00DD44FA" w:rsidP="00F56BC9">
            <w:pPr>
              <w:ind w:left="57"/>
              <w:jc w:val="center"/>
              <w:rPr>
                <w:sz w:val="24"/>
                <w:szCs w:val="24"/>
                <w:highlight w:val="green"/>
              </w:rPr>
            </w:pPr>
          </w:p>
        </w:tc>
        <w:tc>
          <w:tcPr>
            <w:tcW w:w="1134" w:type="dxa"/>
          </w:tcPr>
          <w:p w:rsidR="00DD44FA" w:rsidRPr="00B1164B" w:rsidRDefault="00DD44FA" w:rsidP="00F56BC9">
            <w:pPr>
              <w:jc w:val="center"/>
              <w:rPr>
                <w:i/>
                <w:iCs/>
                <w:sz w:val="24"/>
                <w:szCs w:val="24"/>
                <w:highlight w:val="green"/>
              </w:rPr>
            </w:pPr>
          </w:p>
        </w:tc>
      </w:tr>
    </w:tbl>
    <w:p w:rsidR="00DD44FA" w:rsidRPr="00437725" w:rsidRDefault="00DD44FA" w:rsidP="00B755DD">
      <w:pPr>
        <w:spacing w:before="120"/>
        <w:rPr>
          <w:sz w:val="24"/>
          <w:szCs w:val="24"/>
        </w:rPr>
      </w:pPr>
      <w:r w:rsidRPr="00437725">
        <w:rPr>
          <w:sz w:val="24"/>
          <w:szCs w:val="24"/>
        </w:rPr>
        <w:t>_________________</w:t>
      </w:r>
    </w:p>
    <w:p w:rsidR="00DD44FA" w:rsidRPr="00437725" w:rsidRDefault="00DD44FA" w:rsidP="00B755DD">
      <w:pPr>
        <w:ind w:firstLine="567"/>
        <w:jc w:val="both"/>
      </w:pPr>
      <w:r w:rsidRPr="00437725">
        <w:rPr>
          <w:vertAlign w:val="superscript"/>
        </w:rPr>
        <w:t>1</w:t>
      </w:r>
      <w:r w:rsidRPr="00437725">
        <w:t> Указываются по состоянию на отчетную дату.</w:t>
      </w:r>
    </w:p>
    <w:p w:rsidR="00DD44FA" w:rsidRPr="00437725" w:rsidRDefault="00DD44FA" w:rsidP="00B755DD">
      <w:pPr>
        <w:ind w:firstLine="567"/>
        <w:jc w:val="both"/>
      </w:pPr>
      <w:r w:rsidRPr="00437725">
        <w:rPr>
          <w:vertAlign w:val="superscript"/>
        </w:rPr>
        <w:t>2</w:t>
      </w:r>
      <w:r w:rsidRPr="00437725">
        <w:t> Указывается вид недвижимого имущества (земельный участок, жилой дом, дача и другие).</w:t>
      </w:r>
    </w:p>
    <w:p w:rsidR="00DD44FA" w:rsidRPr="00437725" w:rsidRDefault="00DD44FA" w:rsidP="00B755DD">
      <w:pPr>
        <w:ind w:firstLine="567"/>
        <w:jc w:val="both"/>
      </w:pPr>
      <w:r w:rsidRPr="00437725">
        <w:rPr>
          <w:vertAlign w:val="superscript"/>
        </w:rPr>
        <w:t>3</w:t>
      </w:r>
      <w:r w:rsidRPr="00437725">
        <w:t> Указываются вид пользования (аренда, безвозмездное пользование и другие) и сроки пользования.</w:t>
      </w:r>
    </w:p>
    <w:p w:rsidR="00DD44FA" w:rsidRPr="00437725" w:rsidRDefault="00DD44FA" w:rsidP="00B755DD">
      <w:pPr>
        <w:ind w:firstLine="567"/>
        <w:jc w:val="both"/>
      </w:pPr>
      <w:r w:rsidRPr="00437725">
        <w:rPr>
          <w:vertAlign w:val="superscript"/>
        </w:rPr>
        <w:t>4</w:t>
      </w:r>
      <w:r w:rsidRPr="00437725">
        <w:t> Указываются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DD44FA" w:rsidRPr="00437725" w:rsidRDefault="00DD44FA" w:rsidP="00B755DD">
      <w:pPr>
        <w:rPr>
          <w:sz w:val="24"/>
          <w:szCs w:val="24"/>
        </w:rPr>
      </w:pPr>
    </w:p>
    <w:p w:rsidR="00DD44FA" w:rsidRPr="00437725" w:rsidRDefault="00DD44FA" w:rsidP="00B755DD">
      <w:pPr>
        <w:rPr>
          <w:sz w:val="24"/>
          <w:szCs w:val="24"/>
        </w:rPr>
      </w:pPr>
    </w:p>
    <w:p w:rsidR="00DD44FA" w:rsidRPr="00437725" w:rsidRDefault="00DD44FA" w:rsidP="00B755DD">
      <w:pPr>
        <w:pageBreakBefore/>
        <w:spacing w:after="360"/>
        <w:ind w:firstLine="567"/>
        <w:jc w:val="both"/>
        <w:rPr>
          <w:b/>
          <w:bCs/>
          <w:sz w:val="24"/>
          <w:szCs w:val="24"/>
        </w:rPr>
      </w:pPr>
      <w:r w:rsidRPr="00437725">
        <w:rPr>
          <w:b/>
          <w:bCs/>
          <w:sz w:val="24"/>
          <w:szCs w:val="24"/>
        </w:rPr>
        <w:t xml:space="preserve">5.2. Прочие обязательства </w:t>
      </w:r>
      <w:r w:rsidRPr="00437725"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127"/>
        <w:gridCol w:w="1701"/>
        <w:gridCol w:w="2126"/>
        <w:gridCol w:w="1767"/>
        <w:gridCol w:w="1635"/>
      </w:tblGrid>
      <w:tr w:rsidR="00DD44FA" w:rsidRPr="00437725">
        <w:tc>
          <w:tcPr>
            <w:tcW w:w="595" w:type="dxa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№</w:t>
            </w:r>
            <w:r w:rsidRPr="00437725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127" w:type="dxa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Содержание обязательства </w:t>
            </w:r>
            <w:r w:rsidRPr="00437725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01" w:type="dxa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Кредитор (должник)</w:t>
            </w:r>
            <w:r w:rsidRPr="00437725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126" w:type="dxa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Основание возникновения </w:t>
            </w:r>
            <w:r w:rsidRPr="00437725"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767" w:type="dxa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Сумма обязательства </w:t>
            </w:r>
            <w:r w:rsidRPr="00437725">
              <w:rPr>
                <w:sz w:val="24"/>
                <w:szCs w:val="24"/>
                <w:vertAlign w:val="superscript"/>
              </w:rPr>
              <w:t>5</w:t>
            </w:r>
            <w:r w:rsidRPr="00437725">
              <w:rPr>
                <w:sz w:val="24"/>
                <w:szCs w:val="24"/>
              </w:rPr>
              <w:t xml:space="preserve"> (руб.)</w:t>
            </w:r>
          </w:p>
        </w:tc>
        <w:tc>
          <w:tcPr>
            <w:tcW w:w="1635" w:type="dxa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Условия обязатель</w:t>
            </w:r>
            <w:r w:rsidRPr="00437725">
              <w:rPr>
                <w:sz w:val="24"/>
                <w:szCs w:val="24"/>
              </w:rPr>
              <w:softHyphen/>
              <w:t xml:space="preserve">ства </w:t>
            </w:r>
            <w:r w:rsidRPr="00437725">
              <w:rPr>
                <w:sz w:val="24"/>
                <w:szCs w:val="24"/>
                <w:vertAlign w:val="superscript"/>
              </w:rPr>
              <w:t>6</w:t>
            </w:r>
          </w:p>
        </w:tc>
      </w:tr>
      <w:tr w:rsidR="00DD44FA" w:rsidRPr="00437725">
        <w:tc>
          <w:tcPr>
            <w:tcW w:w="595" w:type="dxa"/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4</w:t>
            </w:r>
          </w:p>
        </w:tc>
        <w:tc>
          <w:tcPr>
            <w:tcW w:w="1767" w:type="dxa"/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5</w:t>
            </w:r>
          </w:p>
        </w:tc>
        <w:tc>
          <w:tcPr>
            <w:tcW w:w="1635" w:type="dxa"/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6</w:t>
            </w:r>
          </w:p>
        </w:tc>
      </w:tr>
      <w:tr w:rsidR="00DD44FA" w:rsidRPr="00437725">
        <w:trPr>
          <w:trHeight w:val="660"/>
        </w:trPr>
        <w:tc>
          <w:tcPr>
            <w:tcW w:w="595" w:type="dxa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DD44FA" w:rsidRPr="00437725" w:rsidRDefault="00DD44FA" w:rsidP="00F56BC9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нет</w:t>
            </w:r>
          </w:p>
        </w:tc>
        <w:tc>
          <w:tcPr>
            <w:tcW w:w="1701" w:type="dxa"/>
          </w:tcPr>
          <w:p w:rsidR="00DD44FA" w:rsidRPr="00437725" w:rsidRDefault="00DD44FA" w:rsidP="00F56BC9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126" w:type="dxa"/>
          </w:tcPr>
          <w:p w:rsidR="00DD44FA" w:rsidRPr="00437725" w:rsidRDefault="00DD44FA" w:rsidP="00F56BC9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767" w:type="dxa"/>
          </w:tcPr>
          <w:p w:rsidR="00DD44FA" w:rsidRPr="00437725" w:rsidRDefault="00DD44FA" w:rsidP="00F56BC9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635" w:type="dxa"/>
          </w:tcPr>
          <w:p w:rsidR="00DD44FA" w:rsidRPr="00437725" w:rsidRDefault="00DD44FA" w:rsidP="00F56BC9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</w:tbl>
    <w:p w:rsidR="00DD44FA" w:rsidRPr="00437725" w:rsidRDefault="00DD44FA" w:rsidP="00B755DD">
      <w:pPr>
        <w:spacing w:before="600" w:after="240"/>
        <w:ind w:firstLine="567"/>
        <w:rPr>
          <w:sz w:val="24"/>
          <w:szCs w:val="24"/>
        </w:rPr>
      </w:pPr>
      <w:r w:rsidRPr="00437725">
        <w:rPr>
          <w:sz w:val="24"/>
          <w:szCs w:val="24"/>
        </w:rPr>
        <w:t>Достоверность и полноту настоящих сведений подтверждаю.</w:t>
      </w:r>
    </w:p>
    <w:tbl>
      <w:tblPr>
        <w:tblW w:w="0" w:type="auto"/>
        <w:tblInd w:w="2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567"/>
        <w:gridCol w:w="284"/>
        <w:gridCol w:w="1842"/>
        <w:gridCol w:w="426"/>
        <w:gridCol w:w="317"/>
        <w:gridCol w:w="405"/>
        <w:gridCol w:w="5923"/>
      </w:tblGrid>
      <w:tr w:rsidR="00DD44FA" w:rsidRPr="00437725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44FA" w:rsidRPr="00437725" w:rsidRDefault="00DD44FA" w:rsidP="00F56BC9">
            <w:pPr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44FA" w:rsidRPr="00437725" w:rsidRDefault="00DD44FA" w:rsidP="00F56BC9">
            <w:pPr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44FA" w:rsidRPr="00437725" w:rsidRDefault="00DD44FA" w:rsidP="00F56BC9">
            <w:pPr>
              <w:jc w:val="right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44FA" w:rsidRPr="00437725" w:rsidRDefault="00DD44FA" w:rsidP="00F56BC9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437725">
              <w:rPr>
                <w:b/>
                <w:bCs/>
                <w:i/>
                <w:iCs/>
                <w:sz w:val="24"/>
                <w:szCs w:val="24"/>
              </w:rPr>
              <w:t>1</w:t>
            </w:r>
            <w:r>
              <w:rPr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г.</w:t>
            </w:r>
          </w:p>
        </w:tc>
        <w:tc>
          <w:tcPr>
            <w:tcW w:w="5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44FA" w:rsidRPr="00437725" w:rsidRDefault="00DD44FA" w:rsidP="00F56BC9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DD44FA" w:rsidRPr="00437725" w:rsidRDefault="00DD44FA" w:rsidP="00F56BC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D44FA" w:rsidRPr="00437725" w:rsidRDefault="00DD44FA" w:rsidP="00F56BC9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D44FA" w:rsidRPr="00437725" w:rsidRDefault="00DD44FA" w:rsidP="00F56BC9"/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DD44FA" w:rsidRPr="00437725" w:rsidRDefault="00DD44FA" w:rsidP="00F56BC9"/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DD44FA" w:rsidRPr="00437725" w:rsidRDefault="00DD44FA" w:rsidP="00F56BC9"/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DD44FA" w:rsidRPr="00437725" w:rsidRDefault="00DD44FA" w:rsidP="00F56BC9"/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DD44FA" w:rsidRPr="00437725" w:rsidRDefault="00DD44FA" w:rsidP="00F56BC9"/>
        </w:tc>
        <w:tc>
          <w:tcPr>
            <w:tcW w:w="5923" w:type="dxa"/>
            <w:tcBorders>
              <w:top w:val="nil"/>
              <w:left w:val="nil"/>
              <w:bottom w:val="nil"/>
              <w:right w:val="nil"/>
            </w:tcBorders>
          </w:tcPr>
          <w:p w:rsidR="00DD44FA" w:rsidRPr="00437725" w:rsidRDefault="00DD44FA" w:rsidP="00F56BC9">
            <w:pPr>
              <w:jc w:val="center"/>
            </w:pPr>
            <w:r w:rsidRPr="00437725">
              <w:t>(подпись федерального государственного служащего)</w:t>
            </w:r>
          </w:p>
        </w:tc>
      </w:tr>
    </w:tbl>
    <w:p w:rsidR="00DD44FA" w:rsidRPr="00437725" w:rsidRDefault="00DD44FA" w:rsidP="00B755DD">
      <w:pPr>
        <w:spacing w:before="240"/>
        <w:rPr>
          <w:sz w:val="24"/>
          <w:szCs w:val="24"/>
        </w:rPr>
      </w:pPr>
    </w:p>
    <w:p w:rsidR="00DD44FA" w:rsidRPr="00437725" w:rsidRDefault="00DD44FA" w:rsidP="00B755DD">
      <w:pPr>
        <w:pBdr>
          <w:top w:val="single" w:sz="4" w:space="1" w:color="auto"/>
        </w:pBdr>
        <w:jc w:val="center"/>
      </w:pPr>
      <w:r w:rsidRPr="00437725">
        <w:t>(Ф.И.О. и подпись лица, принявшего справку)</w:t>
      </w:r>
    </w:p>
    <w:p w:rsidR="00DD44FA" w:rsidRPr="00437725" w:rsidRDefault="00DD44FA" w:rsidP="00B755DD">
      <w:pPr>
        <w:spacing w:before="600"/>
        <w:rPr>
          <w:sz w:val="24"/>
          <w:szCs w:val="24"/>
        </w:rPr>
      </w:pPr>
      <w:r w:rsidRPr="00437725">
        <w:rPr>
          <w:sz w:val="24"/>
          <w:szCs w:val="24"/>
        </w:rPr>
        <w:t>_________________</w:t>
      </w:r>
    </w:p>
    <w:p w:rsidR="00DD44FA" w:rsidRPr="00437725" w:rsidRDefault="00DD44FA" w:rsidP="00B755DD">
      <w:pPr>
        <w:ind w:firstLine="567"/>
        <w:jc w:val="both"/>
      </w:pPr>
      <w:r w:rsidRPr="00437725">
        <w:rPr>
          <w:vertAlign w:val="superscript"/>
        </w:rPr>
        <w:t>1</w:t>
      </w:r>
      <w:r w:rsidRPr="00437725">
        <w:t> Указываются имеющиеся на отчетную дату срочные обязательства финансового характера на сумму, превышающую 100-кратный размер минимальной оплаты труда, установленный на отчетную дату.</w:t>
      </w:r>
    </w:p>
    <w:p w:rsidR="00DD44FA" w:rsidRPr="00437725" w:rsidRDefault="00DD44FA" w:rsidP="00B755DD">
      <w:pPr>
        <w:ind w:firstLine="567"/>
        <w:jc w:val="both"/>
      </w:pPr>
      <w:r w:rsidRPr="00437725">
        <w:rPr>
          <w:vertAlign w:val="superscript"/>
        </w:rPr>
        <w:t>2</w:t>
      </w:r>
      <w:r w:rsidRPr="00437725">
        <w:t> Указывается существо обязательства (заем, кредит и другие).</w:t>
      </w:r>
    </w:p>
    <w:p w:rsidR="00DD44FA" w:rsidRPr="00437725" w:rsidRDefault="00DD44FA" w:rsidP="00B755DD">
      <w:pPr>
        <w:ind w:firstLine="567"/>
        <w:jc w:val="both"/>
      </w:pPr>
      <w:r w:rsidRPr="00437725">
        <w:rPr>
          <w:vertAlign w:val="superscript"/>
        </w:rPr>
        <w:t>3</w:t>
      </w:r>
      <w:r w:rsidRPr="00437725">
        <w:t> 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DD44FA" w:rsidRPr="00437725" w:rsidRDefault="00DD44FA" w:rsidP="00B755DD">
      <w:pPr>
        <w:ind w:firstLine="567"/>
        <w:jc w:val="both"/>
      </w:pPr>
      <w:r w:rsidRPr="00437725">
        <w:rPr>
          <w:vertAlign w:val="superscript"/>
        </w:rPr>
        <w:t>4</w:t>
      </w:r>
      <w:r w:rsidRPr="00437725">
        <w:t> Указываются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DD44FA" w:rsidRPr="00437725" w:rsidRDefault="00DD44FA" w:rsidP="00B755DD">
      <w:pPr>
        <w:ind w:firstLine="567"/>
        <w:jc w:val="both"/>
      </w:pPr>
      <w:r w:rsidRPr="00437725">
        <w:rPr>
          <w:vertAlign w:val="superscript"/>
        </w:rPr>
        <w:t>5</w:t>
      </w:r>
      <w:r w:rsidRPr="00437725">
        <w:t> Указывается сумма основного обязательства (без суммы процентов). Для обязательств, выраженных в иностранной валюте, сумма указывается в рублях по курсу Банка России на отчетную дату.</w:t>
      </w:r>
    </w:p>
    <w:p w:rsidR="00DD44FA" w:rsidRPr="00437725" w:rsidRDefault="00DD44FA" w:rsidP="00B755DD">
      <w:pPr>
        <w:ind w:firstLine="567"/>
        <w:jc w:val="both"/>
      </w:pPr>
      <w:r w:rsidRPr="00437725">
        <w:rPr>
          <w:vertAlign w:val="superscript"/>
        </w:rPr>
        <w:t>6</w:t>
      </w:r>
      <w:r w:rsidRPr="00437725">
        <w:t> 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DD44FA" w:rsidRPr="00437725" w:rsidRDefault="00DD44FA" w:rsidP="00B755DD">
      <w:pPr>
        <w:rPr>
          <w:sz w:val="24"/>
          <w:szCs w:val="24"/>
        </w:rPr>
      </w:pPr>
    </w:p>
    <w:p w:rsidR="00DD44FA" w:rsidRDefault="00DD44FA" w:rsidP="00B755DD"/>
    <w:p w:rsidR="00DD44FA" w:rsidRDefault="00DD44FA" w:rsidP="00B755DD"/>
    <w:p w:rsidR="00DD44FA" w:rsidRDefault="00DD44FA" w:rsidP="00B755DD"/>
    <w:p w:rsidR="00DD44FA" w:rsidRDefault="00DD44FA" w:rsidP="00B755DD"/>
    <w:p w:rsidR="00DD44FA" w:rsidRDefault="00DD44FA" w:rsidP="00B755DD"/>
    <w:p w:rsidR="00DD44FA" w:rsidRDefault="00DD44FA" w:rsidP="00B755DD"/>
    <w:p w:rsidR="00DD44FA" w:rsidRDefault="00DD44FA" w:rsidP="00B755DD"/>
    <w:p w:rsidR="00DD44FA" w:rsidRDefault="00DD44FA" w:rsidP="00B755DD"/>
    <w:p w:rsidR="00DD44FA" w:rsidRDefault="00DD44FA" w:rsidP="00B755DD"/>
    <w:p w:rsidR="00DD44FA" w:rsidRDefault="00DD44FA" w:rsidP="00B755DD"/>
    <w:p w:rsidR="00DD44FA" w:rsidRDefault="00DD44FA" w:rsidP="00B755DD"/>
    <w:p w:rsidR="00DD44FA" w:rsidRDefault="00DD44FA" w:rsidP="00B755DD"/>
    <w:p w:rsidR="00DD44FA" w:rsidRDefault="00DD44FA" w:rsidP="00B755DD"/>
    <w:p w:rsidR="00DD44FA" w:rsidRDefault="00DD44FA" w:rsidP="00B755DD"/>
    <w:p w:rsidR="00DD44FA" w:rsidRDefault="00DD44FA" w:rsidP="00B755DD"/>
    <w:p w:rsidR="00DD44FA" w:rsidRDefault="00DD44FA" w:rsidP="00B755DD"/>
    <w:p w:rsidR="00DD44FA" w:rsidRDefault="00DD44FA" w:rsidP="00B755DD"/>
    <w:p w:rsidR="00DD44FA" w:rsidRDefault="00DD44FA" w:rsidP="00B755DD"/>
    <w:p w:rsidR="00DD44FA" w:rsidRDefault="00DD44FA" w:rsidP="00B755DD"/>
    <w:p w:rsidR="00DD44FA" w:rsidRDefault="00DD44FA" w:rsidP="00B755DD"/>
    <w:p w:rsidR="00DD44FA" w:rsidRDefault="00DD44FA" w:rsidP="00B755DD"/>
    <w:p w:rsidR="00DD44FA" w:rsidRDefault="00DD44FA" w:rsidP="00B755DD"/>
    <w:p w:rsidR="00DD44FA" w:rsidRDefault="00DD44FA" w:rsidP="00B755DD"/>
    <w:p w:rsidR="00DD44FA" w:rsidRDefault="00DD44FA" w:rsidP="00B755DD"/>
    <w:p w:rsidR="00DD44FA" w:rsidRDefault="00DD44FA" w:rsidP="00B755DD"/>
    <w:p w:rsidR="00DD44FA" w:rsidRDefault="00DD44FA" w:rsidP="00B755DD"/>
    <w:p w:rsidR="00DD44FA" w:rsidRDefault="00DD44FA" w:rsidP="00B755DD"/>
    <w:p w:rsidR="00DD44FA" w:rsidRDefault="00DD44FA" w:rsidP="00B755DD"/>
    <w:p w:rsidR="00DD44FA" w:rsidRDefault="00DD44FA" w:rsidP="00B755DD"/>
    <w:p w:rsidR="00DD44FA" w:rsidRPr="00437725" w:rsidRDefault="00DD44FA" w:rsidP="00AC1A8B">
      <w:pPr>
        <w:tabs>
          <w:tab w:val="left" w:pos="11907"/>
        </w:tabs>
        <w:ind w:left="7513"/>
        <w:jc w:val="center"/>
        <w:rPr>
          <w:sz w:val="24"/>
          <w:szCs w:val="24"/>
        </w:rPr>
      </w:pPr>
      <w:r w:rsidRPr="00437725">
        <w:rPr>
          <w:sz w:val="24"/>
          <w:szCs w:val="24"/>
        </w:rPr>
        <w:t>УТВЕРЖДЕНА</w:t>
      </w:r>
    </w:p>
    <w:p w:rsidR="00DD44FA" w:rsidRPr="00437725" w:rsidRDefault="00DD44FA" w:rsidP="00AC1A8B">
      <w:pPr>
        <w:tabs>
          <w:tab w:val="left" w:pos="11907"/>
        </w:tabs>
        <w:spacing w:before="60"/>
        <w:ind w:left="7513"/>
        <w:jc w:val="center"/>
        <w:rPr>
          <w:sz w:val="24"/>
          <w:szCs w:val="24"/>
        </w:rPr>
      </w:pPr>
      <w:r w:rsidRPr="00437725">
        <w:rPr>
          <w:sz w:val="24"/>
          <w:szCs w:val="24"/>
        </w:rPr>
        <w:t>Указом Президента</w:t>
      </w:r>
      <w:r w:rsidRPr="00437725">
        <w:rPr>
          <w:sz w:val="24"/>
          <w:szCs w:val="24"/>
        </w:rPr>
        <w:br/>
        <w:t>Российской Федерации</w:t>
      </w:r>
      <w:r w:rsidRPr="00437725">
        <w:rPr>
          <w:sz w:val="24"/>
          <w:szCs w:val="24"/>
        </w:rPr>
        <w:br/>
        <w:t>от 18.05.2009 № 559</w:t>
      </w:r>
    </w:p>
    <w:p w:rsidR="00DD44FA" w:rsidRPr="00437725" w:rsidRDefault="00DD44FA" w:rsidP="00AC1A8B">
      <w:pPr>
        <w:tabs>
          <w:tab w:val="left" w:pos="11907"/>
        </w:tabs>
        <w:spacing w:before="60"/>
        <w:ind w:left="7513"/>
        <w:jc w:val="center"/>
        <w:rPr>
          <w:sz w:val="24"/>
          <w:szCs w:val="24"/>
        </w:rPr>
      </w:pPr>
    </w:p>
    <w:p w:rsidR="00DD44FA" w:rsidRPr="00437725" w:rsidRDefault="00DD44FA" w:rsidP="00AC1A8B">
      <w:pPr>
        <w:spacing w:before="840"/>
        <w:ind w:firstLine="567"/>
        <w:jc w:val="center"/>
        <w:rPr>
          <w:sz w:val="32"/>
          <w:szCs w:val="32"/>
        </w:rPr>
      </w:pPr>
      <w:r w:rsidRPr="00437725">
        <w:rPr>
          <w:sz w:val="32"/>
          <w:szCs w:val="32"/>
        </w:rPr>
        <w:t xml:space="preserve">В </w:t>
      </w:r>
      <w:r>
        <w:rPr>
          <w:sz w:val="32"/>
          <w:szCs w:val="32"/>
        </w:rPr>
        <w:t>МКУ «КОМИТЕТ ПО КУЛЬТУРЕ»</w:t>
      </w:r>
    </w:p>
    <w:p w:rsidR="00DD44FA" w:rsidRPr="00437725" w:rsidRDefault="00DD44FA" w:rsidP="00AC1A8B">
      <w:pPr>
        <w:pBdr>
          <w:top w:val="single" w:sz="4" w:space="1" w:color="auto"/>
        </w:pBdr>
        <w:jc w:val="center"/>
      </w:pPr>
      <w:r w:rsidRPr="00437725">
        <w:t xml:space="preserve"> (указывается наименование кадрового подразделения федерального государственного органа)</w:t>
      </w:r>
    </w:p>
    <w:p w:rsidR="00DD44FA" w:rsidRPr="00437725" w:rsidRDefault="00DD44FA" w:rsidP="00AC1A8B">
      <w:pPr>
        <w:jc w:val="center"/>
        <w:rPr>
          <w:b/>
          <w:bCs/>
          <w:sz w:val="26"/>
          <w:szCs w:val="26"/>
        </w:rPr>
      </w:pPr>
    </w:p>
    <w:p w:rsidR="00DD44FA" w:rsidRDefault="00DD44FA" w:rsidP="00AC1A8B">
      <w:pPr>
        <w:jc w:val="center"/>
        <w:rPr>
          <w:b/>
          <w:bCs/>
          <w:sz w:val="26"/>
          <w:szCs w:val="26"/>
        </w:rPr>
      </w:pPr>
      <w:r w:rsidRPr="00437725">
        <w:rPr>
          <w:b/>
          <w:bCs/>
          <w:sz w:val="26"/>
          <w:szCs w:val="26"/>
        </w:rPr>
        <w:t>СПРАВКА</w:t>
      </w:r>
      <w:r w:rsidRPr="00437725">
        <w:rPr>
          <w:b/>
          <w:bCs/>
          <w:sz w:val="26"/>
          <w:szCs w:val="26"/>
        </w:rPr>
        <w:br/>
        <w:t>о доходах, об имуществе и обязательствах имущественного характера</w:t>
      </w:r>
      <w:r w:rsidRPr="00437725">
        <w:rPr>
          <w:b/>
          <w:bCs/>
          <w:sz w:val="26"/>
          <w:szCs w:val="26"/>
        </w:rPr>
        <w:br/>
        <w:t>супруги (супруга) и несовершеннолетних детей</w:t>
      </w:r>
    </w:p>
    <w:p w:rsidR="00DD44FA" w:rsidRPr="000F4F41" w:rsidRDefault="00DD44FA" w:rsidP="00AC1A8B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федерального государственного служащего </w:t>
      </w:r>
      <w:r>
        <w:rPr>
          <w:b/>
          <w:bCs/>
          <w:sz w:val="26"/>
          <w:szCs w:val="26"/>
          <w:vertAlign w:val="superscript"/>
        </w:rPr>
        <w:t>1</w:t>
      </w:r>
    </w:p>
    <w:p w:rsidR="00DD44FA" w:rsidRPr="00437725" w:rsidRDefault="00DD44FA" w:rsidP="00AC1A8B">
      <w:pPr>
        <w:jc w:val="center"/>
        <w:rPr>
          <w:b/>
          <w:bCs/>
          <w:sz w:val="26"/>
          <w:szCs w:val="26"/>
        </w:rPr>
      </w:pPr>
    </w:p>
    <w:p w:rsidR="00DD44FA" w:rsidRPr="00437725" w:rsidRDefault="00DD44FA" w:rsidP="00AC1A8B">
      <w:pPr>
        <w:ind w:firstLine="567"/>
        <w:rPr>
          <w:sz w:val="32"/>
          <w:szCs w:val="32"/>
        </w:rPr>
      </w:pPr>
      <w:r w:rsidRPr="00437725">
        <w:rPr>
          <w:sz w:val="24"/>
          <w:szCs w:val="24"/>
        </w:rPr>
        <w:t xml:space="preserve">Я,                                          </w:t>
      </w:r>
      <w:r>
        <w:rPr>
          <w:sz w:val="24"/>
          <w:szCs w:val="24"/>
        </w:rPr>
        <w:t>Штрахова Наталья Васильевна</w:t>
      </w:r>
    </w:p>
    <w:p w:rsidR="00DD44FA" w:rsidRPr="00437725" w:rsidRDefault="00DD44FA" w:rsidP="00AC1A8B">
      <w:pPr>
        <w:pBdr>
          <w:top w:val="single" w:sz="4" w:space="1" w:color="auto"/>
        </w:pBdr>
        <w:ind w:left="907"/>
        <w:rPr>
          <w:sz w:val="2"/>
          <w:szCs w:val="2"/>
        </w:rPr>
      </w:pPr>
    </w:p>
    <w:p w:rsidR="00DD44FA" w:rsidRPr="00437725" w:rsidRDefault="00DD44FA" w:rsidP="00AC1A8B">
      <w:pPr>
        <w:tabs>
          <w:tab w:val="left" w:pos="9837"/>
        </w:tabs>
        <w:rPr>
          <w:sz w:val="24"/>
          <w:szCs w:val="24"/>
        </w:rPr>
      </w:pPr>
      <w:r w:rsidRPr="00437725">
        <w:rPr>
          <w:sz w:val="24"/>
          <w:szCs w:val="24"/>
        </w:rPr>
        <w:t xml:space="preserve">                                                          </w:t>
      </w:r>
      <w:r>
        <w:rPr>
          <w:i/>
          <w:iCs/>
          <w:sz w:val="32"/>
          <w:szCs w:val="32"/>
        </w:rPr>
        <w:t>09мая  1971</w:t>
      </w:r>
      <w:r w:rsidRPr="00437725">
        <w:rPr>
          <w:i/>
          <w:iCs/>
          <w:sz w:val="32"/>
          <w:szCs w:val="32"/>
        </w:rPr>
        <w:t xml:space="preserve"> г.р.</w:t>
      </w:r>
      <w:r w:rsidRPr="00437725">
        <w:rPr>
          <w:sz w:val="24"/>
          <w:szCs w:val="24"/>
        </w:rPr>
        <w:t>,</w:t>
      </w:r>
    </w:p>
    <w:p w:rsidR="00DD44FA" w:rsidRPr="00437725" w:rsidRDefault="00DD44FA" w:rsidP="00AC1A8B">
      <w:pPr>
        <w:pBdr>
          <w:top w:val="single" w:sz="4" w:space="1" w:color="auto"/>
        </w:pBdr>
        <w:ind w:right="113"/>
        <w:jc w:val="center"/>
      </w:pPr>
      <w:r w:rsidRPr="00437725">
        <w:t>(фамилия, имя, отчество, дата рождения)</w:t>
      </w:r>
    </w:p>
    <w:p w:rsidR="00DD44FA" w:rsidRPr="00437725" w:rsidRDefault="00DD44FA" w:rsidP="00AC1A8B">
      <w:pPr>
        <w:tabs>
          <w:tab w:val="left" w:pos="9837"/>
        </w:tabs>
        <w:jc w:val="center"/>
        <w:rPr>
          <w:sz w:val="24"/>
          <w:szCs w:val="24"/>
        </w:rPr>
      </w:pPr>
      <w:r>
        <w:rPr>
          <w:i/>
          <w:iCs/>
          <w:sz w:val="32"/>
          <w:szCs w:val="32"/>
        </w:rPr>
        <w:t>МКУК «МДК»</w:t>
      </w:r>
      <w:r w:rsidRPr="00437725">
        <w:rPr>
          <w:sz w:val="24"/>
          <w:szCs w:val="24"/>
        </w:rPr>
        <w:t>,</w:t>
      </w:r>
    </w:p>
    <w:p w:rsidR="00DD44FA" w:rsidRPr="00437725" w:rsidRDefault="00DD44FA" w:rsidP="00AC1A8B">
      <w:pPr>
        <w:pBdr>
          <w:top w:val="single" w:sz="4" w:space="1" w:color="auto"/>
        </w:pBdr>
        <w:ind w:right="113"/>
        <w:jc w:val="center"/>
      </w:pPr>
      <w:r w:rsidRPr="00437725">
        <w:t>(место службы и занимаемая должность)</w:t>
      </w:r>
    </w:p>
    <w:p w:rsidR="00DD44FA" w:rsidRPr="00437725" w:rsidRDefault="00DD44FA" w:rsidP="00AC1A8B">
      <w:pPr>
        <w:pBdr>
          <w:top w:val="single" w:sz="4" w:space="1" w:color="auto"/>
        </w:pBdr>
        <w:ind w:right="113"/>
        <w:jc w:val="center"/>
        <w:rPr>
          <w:u w:val="single"/>
        </w:rPr>
      </w:pPr>
      <w:r>
        <w:rPr>
          <w:i/>
          <w:iCs/>
          <w:sz w:val="32"/>
          <w:szCs w:val="32"/>
          <w:u w:val="single"/>
        </w:rPr>
        <w:t>директор</w:t>
      </w:r>
      <w:r w:rsidRPr="000C15F9">
        <w:rPr>
          <w:i/>
          <w:iCs/>
          <w:sz w:val="32"/>
          <w:szCs w:val="32"/>
          <w:u w:val="single"/>
        </w:rPr>
        <w:t>,</w:t>
      </w:r>
    </w:p>
    <w:p w:rsidR="00DD44FA" w:rsidRPr="00437725" w:rsidRDefault="00DD44FA" w:rsidP="00AC1A8B">
      <w:pPr>
        <w:pBdr>
          <w:top w:val="single" w:sz="4" w:space="1" w:color="auto"/>
        </w:pBdr>
        <w:ind w:right="113"/>
        <w:jc w:val="center"/>
      </w:pPr>
    </w:p>
    <w:p w:rsidR="00DD44FA" w:rsidRPr="00437725" w:rsidRDefault="00DD44FA" w:rsidP="00AC1A8B">
      <w:pPr>
        <w:jc w:val="center"/>
        <w:rPr>
          <w:i/>
          <w:iCs/>
          <w:sz w:val="32"/>
          <w:szCs w:val="32"/>
        </w:rPr>
      </w:pPr>
      <w:r>
        <w:rPr>
          <w:sz w:val="24"/>
          <w:szCs w:val="24"/>
        </w:rPr>
        <w:t>проживающая</w:t>
      </w:r>
      <w:r w:rsidRPr="00437725">
        <w:rPr>
          <w:sz w:val="24"/>
          <w:szCs w:val="24"/>
        </w:rPr>
        <w:t xml:space="preserve"> по адресу:  </w:t>
      </w:r>
      <w:r>
        <w:rPr>
          <w:i/>
          <w:iCs/>
          <w:sz w:val="32"/>
          <w:szCs w:val="32"/>
        </w:rPr>
        <w:t>Челябинская обл., с.Уйское ул.Пугачёва д.17</w:t>
      </w:r>
    </w:p>
    <w:p w:rsidR="00DD44FA" w:rsidRPr="00437725" w:rsidRDefault="00DD44FA" w:rsidP="00AC1A8B">
      <w:pPr>
        <w:pBdr>
          <w:top w:val="single" w:sz="4" w:space="1" w:color="auto"/>
        </w:pBdr>
        <w:jc w:val="center"/>
      </w:pPr>
      <w:r w:rsidRPr="00437725">
        <w:t>(адрес места жительства)</w:t>
      </w:r>
    </w:p>
    <w:p w:rsidR="00DD44FA" w:rsidRPr="00437725" w:rsidRDefault="00DD44FA" w:rsidP="00AC1A8B">
      <w:pPr>
        <w:pBdr>
          <w:top w:val="single" w:sz="4" w:space="1" w:color="auto"/>
        </w:pBdr>
        <w:jc w:val="center"/>
      </w:pPr>
    </w:p>
    <w:p w:rsidR="00DD44FA" w:rsidRPr="00437725" w:rsidRDefault="00DD44FA" w:rsidP="00AC1A8B">
      <w:pPr>
        <w:pBdr>
          <w:top w:val="single" w:sz="4" w:space="1" w:color="auto"/>
        </w:pBdr>
        <w:jc w:val="both"/>
        <w:rPr>
          <w:sz w:val="24"/>
          <w:szCs w:val="24"/>
        </w:rPr>
      </w:pPr>
      <w:r w:rsidRPr="00437725">
        <w:rPr>
          <w:sz w:val="24"/>
          <w:szCs w:val="24"/>
        </w:rPr>
        <w:t>сообщаю  сведения  о  доходах  за  отчетный  период  с  1 января 20</w:t>
      </w:r>
      <w:r w:rsidRPr="00437725">
        <w:rPr>
          <w:b/>
          <w:bCs/>
          <w:i/>
          <w:iCs/>
          <w:sz w:val="24"/>
          <w:szCs w:val="24"/>
          <w:u w:val="single"/>
        </w:rPr>
        <w:t>1</w:t>
      </w:r>
      <w:r>
        <w:rPr>
          <w:b/>
          <w:bCs/>
          <w:i/>
          <w:iCs/>
          <w:sz w:val="24"/>
          <w:szCs w:val="24"/>
          <w:u w:val="single"/>
        </w:rPr>
        <w:t>3</w:t>
      </w:r>
      <w:r w:rsidRPr="00437725">
        <w:rPr>
          <w:sz w:val="24"/>
          <w:szCs w:val="24"/>
        </w:rPr>
        <w:t xml:space="preserve"> г.  по  31 декабря  20</w:t>
      </w:r>
      <w:r w:rsidRPr="00437725">
        <w:rPr>
          <w:b/>
          <w:bCs/>
          <w:i/>
          <w:iCs/>
          <w:sz w:val="24"/>
          <w:szCs w:val="24"/>
          <w:u w:val="single"/>
        </w:rPr>
        <w:t>1</w:t>
      </w:r>
      <w:r>
        <w:rPr>
          <w:b/>
          <w:bCs/>
          <w:i/>
          <w:iCs/>
          <w:sz w:val="24"/>
          <w:szCs w:val="24"/>
          <w:u w:val="single"/>
        </w:rPr>
        <w:t>3</w:t>
      </w:r>
      <w:r w:rsidRPr="00437725">
        <w:rPr>
          <w:sz w:val="24"/>
          <w:szCs w:val="24"/>
        </w:rPr>
        <w:t xml:space="preserve"> г.</w:t>
      </w:r>
    </w:p>
    <w:tbl>
      <w:tblPr>
        <w:tblW w:w="0" w:type="auto"/>
        <w:tblInd w:w="2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438"/>
        <w:gridCol w:w="7513"/>
      </w:tblGrid>
      <w:tr w:rsidR="00DD44FA" w:rsidRPr="00437725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44FA" w:rsidRPr="00437725" w:rsidRDefault="00DD44FA" w:rsidP="00A40955">
            <w:pPr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моей (</w:t>
            </w:r>
            <w:r w:rsidRPr="00437725">
              <w:rPr>
                <w:strike/>
                <w:sz w:val="24"/>
                <w:szCs w:val="24"/>
              </w:rPr>
              <w:t>моего</w:t>
            </w:r>
            <w:r w:rsidRPr="00437725">
              <w:rPr>
                <w:sz w:val="24"/>
                <w:szCs w:val="24"/>
              </w:rPr>
              <w:t>)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44FA" w:rsidRPr="00437725" w:rsidRDefault="00DD44FA" w:rsidP="00A40955">
            <w:pPr>
              <w:rPr>
                <w:i/>
                <w:iCs/>
                <w:sz w:val="30"/>
                <w:szCs w:val="30"/>
              </w:rPr>
            </w:pPr>
            <w:r>
              <w:rPr>
                <w:i/>
                <w:iCs/>
                <w:sz w:val="30"/>
                <w:szCs w:val="30"/>
              </w:rPr>
              <w:t xml:space="preserve">дочери </w:t>
            </w:r>
            <w:r w:rsidRPr="00437725">
              <w:rPr>
                <w:i/>
                <w:iCs/>
                <w:sz w:val="32"/>
                <w:szCs w:val="32"/>
              </w:rPr>
              <w:t xml:space="preserve"> </w:t>
            </w:r>
            <w:r>
              <w:rPr>
                <w:i/>
                <w:iCs/>
                <w:sz w:val="32"/>
                <w:szCs w:val="32"/>
              </w:rPr>
              <w:t>Штраховой Елены Евгеньевны</w:t>
            </w:r>
          </w:p>
        </w:tc>
      </w:tr>
      <w:tr w:rsidR="00DD44FA" w:rsidRPr="00437725">
        <w:tc>
          <w:tcPr>
            <w:tcW w:w="99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44FA" w:rsidRPr="00437725" w:rsidRDefault="00DD44FA" w:rsidP="00A40955">
            <w:pPr>
              <w:jc w:val="center"/>
            </w:pPr>
            <w:r w:rsidRPr="00437725">
              <w:t>(</w:t>
            </w:r>
            <w:r w:rsidRPr="00E9641E">
              <w:rPr>
                <w:strike/>
              </w:rPr>
              <w:t>супруги (супруга</w:t>
            </w:r>
            <w:r w:rsidRPr="00437725">
              <w:t>), несовершеннолетней дочери</w:t>
            </w:r>
            <w:r w:rsidRPr="00E9641E">
              <w:rPr>
                <w:strike/>
              </w:rPr>
              <w:t>, несовершеннолетнего сына</w:t>
            </w:r>
            <w:r w:rsidRPr="00437725">
              <w:t>)</w:t>
            </w:r>
          </w:p>
        </w:tc>
      </w:tr>
    </w:tbl>
    <w:p w:rsidR="00DD44FA" w:rsidRPr="00437725" w:rsidRDefault="00DD44FA" w:rsidP="00AC1A8B">
      <w:pPr>
        <w:tabs>
          <w:tab w:val="left" w:pos="9837"/>
        </w:tabs>
        <w:jc w:val="center"/>
        <w:rPr>
          <w:sz w:val="24"/>
          <w:szCs w:val="24"/>
        </w:rPr>
      </w:pPr>
      <w:r w:rsidRPr="00437725">
        <w:rPr>
          <w:i/>
          <w:iCs/>
          <w:sz w:val="30"/>
          <w:szCs w:val="30"/>
        </w:rPr>
        <w:t xml:space="preserve">                      </w:t>
      </w:r>
      <w:r>
        <w:rPr>
          <w:i/>
          <w:iCs/>
          <w:sz w:val="30"/>
          <w:szCs w:val="30"/>
        </w:rPr>
        <w:t xml:space="preserve">                               26 декабря 1995</w:t>
      </w:r>
      <w:r w:rsidRPr="00437725">
        <w:rPr>
          <w:i/>
          <w:iCs/>
          <w:sz w:val="30"/>
          <w:szCs w:val="30"/>
        </w:rPr>
        <w:t xml:space="preserve"> г.р.,</w:t>
      </w:r>
      <w:r w:rsidRPr="00437725">
        <w:rPr>
          <w:sz w:val="24"/>
          <w:szCs w:val="24"/>
        </w:rPr>
        <w:tab/>
      </w:r>
    </w:p>
    <w:p w:rsidR="00DD44FA" w:rsidRPr="00437725" w:rsidRDefault="00DD44FA" w:rsidP="00AC1A8B">
      <w:pPr>
        <w:pBdr>
          <w:top w:val="single" w:sz="4" w:space="1" w:color="auto"/>
        </w:pBdr>
        <w:ind w:right="113"/>
        <w:jc w:val="center"/>
      </w:pPr>
      <w:r w:rsidRPr="00437725">
        <w:t>(фамилия, имя, отчество, дата рождения)</w:t>
      </w:r>
    </w:p>
    <w:p w:rsidR="00DD44FA" w:rsidRPr="00437725" w:rsidRDefault="00DD44FA" w:rsidP="00AC1A8B">
      <w:pPr>
        <w:tabs>
          <w:tab w:val="left" w:pos="9837"/>
        </w:tabs>
        <w:rPr>
          <w:sz w:val="24"/>
          <w:szCs w:val="24"/>
        </w:rPr>
      </w:pPr>
      <w:r w:rsidRPr="00437725">
        <w:rPr>
          <w:sz w:val="30"/>
          <w:szCs w:val="30"/>
        </w:rPr>
        <w:t xml:space="preserve"> </w:t>
      </w:r>
      <w:r w:rsidRPr="00437725">
        <w:rPr>
          <w:sz w:val="24"/>
          <w:szCs w:val="24"/>
        </w:rPr>
        <w:tab/>
      </w:r>
    </w:p>
    <w:p w:rsidR="00DD44FA" w:rsidRPr="00437725" w:rsidRDefault="00DD44FA" w:rsidP="00AC1A8B">
      <w:pPr>
        <w:pBdr>
          <w:top w:val="single" w:sz="4" w:space="1" w:color="auto"/>
        </w:pBdr>
        <w:ind w:right="113"/>
        <w:jc w:val="center"/>
      </w:pPr>
      <w:r w:rsidRPr="00437725">
        <w:t>(основное место работы или службы, занимаемая должность; в случае отсутствия основного места работы</w:t>
      </w:r>
      <w:r w:rsidRPr="00437725">
        <w:br/>
        <w:t>или службы – род занятий)</w:t>
      </w:r>
    </w:p>
    <w:p w:rsidR="00DD44FA" w:rsidRPr="00437725" w:rsidRDefault="00DD44FA" w:rsidP="00AC1A8B">
      <w:pPr>
        <w:jc w:val="both"/>
        <w:rPr>
          <w:sz w:val="24"/>
          <w:szCs w:val="24"/>
        </w:rPr>
      </w:pPr>
    </w:p>
    <w:p w:rsidR="00DD44FA" w:rsidRPr="00437725" w:rsidRDefault="00DD44FA" w:rsidP="00AC1A8B">
      <w:pPr>
        <w:jc w:val="both"/>
        <w:rPr>
          <w:sz w:val="24"/>
          <w:szCs w:val="24"/>
        </w:rPr>
      </w:pPr>
      <w:r w:rsidRPr="00437725">
        <w:rPr>
          <w:sz w:val="24"/>
          <w:szCs w:val="24"/>
        </w:rPr>
        <w:t>об имуществе, принадлежащем ей (</w:t>
      </w:r>
      <w:r w:rsidRPr="00437725">
        <w:rPr>
          <w:strike/>
          <w:sz w:val="24"/>
          <w:szCs w:val="24"/>
        </w:rPr>
        <w:t>ему</w:t>
      </w:r>
      <w:r w:rsidRPr="00437725">
        <w:rPr>
          <w:sz w:val="24"/>
          <w:szCs w:val="24"/>
        </w:rPr>
        <w:t>) на праве собственности, о вкладах в банках, ценных бумагах, об обязательствах имущественного характера по состоянию на конец отчетного периода (на отчетную дату):</w:t>
      </w:r>
    </w:p>
    <w:p w:rsidR="00DD44FA" w:rsidRPr="00437725" w:rsidRDefault="00DD44FA" w:rsidP="00AC1A8B">
      <w:pPr>
        <w:spacing w:before="1200"/>
        <w:rPr>
          <w:sz w:val="24"/>
          <w:szCs w:val="24"/>
        </w:rPr>
      </w:pPr>
      <w:r w:rsidRPr="00437725">
        <w:rPr>
          <w:sz w:val="24"/>
          <w:szCs w:val="24"/>
        </w:rPr>
        <w:t>_________________</w:t>
      </w:r>
    </w:p>
    <w:p w:rsidR="00DD44FA" w:rsidRPr="00437725" w:rsidRDefault="00DD44FA" w:rsidP="00AC1A8B">
      <w:pPr>
        <w:ind w:firstLine="567"/>
        <w:jc w:val="both"/>
      </w:pPr>
      <w:r w:rsidRPr="00437725">
        <w:rPr>
          <w:vertAlign w:val="superscript"/>
        </w:rPr>
        <w:t>1</w:t>
      </w:r>
      <w:r w:rsidRPr="00437725">
        <w:t> Сведения представляются отдельно на супругу (супруга) и на каждого из несовершеннолетних детей федерального государственного служащего, который представляет сведения.</w:t>
      </w:r>
    </w:p>
    <w:p w:rsidR="00DD44FA" w:rsidRPr="00437725" w:rsidRDefault="00DD44FA" w:rsidP="00AC1A8B">
      <w:pPr>
        <w:rPr>
          <w:sz w:val="24"/>
          <w:szCs w:val="24"/>
        </w:rPr>
      </w:pPr>
    </w:p>
    <w:p w:rsidR="00DD44FA" w:rsidRPr="00437725" w:rsidRDefault="00DD44FA" w:rsidP="00AC1A8B">
      <w:pPr>
        <w:pageBreakBefore/>
        <w:spacing w:after="360"/>
        <w:ind w:firstLine="567"/>
        <w:rPr>
          <w:b/>
          <w:bCs/>
          <w:sz w:val="24"/>
          <w:szCs w:val="24"/>
        </w:rPr>
      </w:pPr>
      <w:r w:rsidRPr="00437725">
        <w:rPr>
          <w:b/>
          <w:bCs/>
          <w:sz w:val="24"/>
          <w:szCs w:val="24"/>
        </w:rPr>
        <w:t xml:space="preserve">Раздел 1. Сведения о доходах </w:t>
      </w:r>
      <w:r w:rsidRPr="00437725"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6521"/>
        <w:gridCol w:w="2835"/>
      </w:tblGrid>
      <w:tr w:rsidR="00DD44FA" w:rsidRPr="00437725">
        <w:tc>
          <w:tcPr>
            <w:tcW w:w="595" w:type="dxa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№</w:t>
            </w:r>
            <w:r w:rsidRPr="00437725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6521" w:type="dxa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Вид дохода</w:t>
            </w:r>
          </w:p>
        </w:tc>
        <w:tc>
          <w:tcPr>
            <w:tcW w:w="2835" w:type="dxa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Величина дохода </w:t>
            </w:r>
            <w:r w:rsidRPr="00437725">
              <w:rPr>
                <w:sz w:val="24"/>
                <w:szCs w:val="24"/>
                <w:vertAlign w:val="superscript"/>
              </w:rPr>
              <w:t>2</w:t>
            </w:r>
            <w:r w:rsidRPr="00437725">
              <w:rPr>
                <w:sz w:val="24"/>
                <w:szCs w:val="24"/>
              </w:rPr>
              <w:br/>
              <w:t>(руб.)</w:t>
            </w:r>
          </w:p>
        </w:tc>
      </w:tr>
      <w:tr w:rsidR="00DD44FA" w:rsidRPr="00437725">
        <w:tc>
          <w:tcPr>
            <w:tcW w:w="595" w:type="dxa"/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1</w:t>
            </w:r>
          </w:p>
        </w:tc>
        <w:tc>
          <w:tcPr>
            <w:tcW w:w="6521" w:type="dxa"/>
            <w:vAlign w:val="bottom"/>
          </w:tcPr>
          <w:p w:rsidR="00DD44FA" w:rsidRPr="00437725" w:rsidRDefault="00DD44FA" w:rsidP="00A40955">
            <w:pPr>
              <w:ind w:left="57"/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3</w:t>
            </w:r>
          </w:p>
        </w:tc>
      </w:tr>
      <w:tr w:rsidR="00DD44FA" w:rsidRPr="00437725">
        <w:trPr>
          <w:trHeight w:val="660"/>
        </w:trPr>
        <w:tc>
          <w:tcPr>
            <w:tcW w:w="595" w:type="dxa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DD44FA" w:rsidRPr="00437725" w:rsidRDefault="00DD44FA" w:rsidP="00A40955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Доход по основному месту работы</w:t>
            </w:r>
          </w:p>
        </w:tc>
        <w:tc>
          <w:tcPr>
            <w:tcW w:w="2835" w:type="dxa"/>
          </w:tcPr>
          <w:p w:rsidR="00DD44FA" w:rsidRPr="00437725" w:rsidRDefault="00DD44FA" w:rsidP="00A40955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нет</w:t>
            </w:r>
          </w:p>
        </w:tc>
      </w:tr>
      <w:tr w:rsidR="00DD44FA" w:rsidRPr="00437725">
        <w:trPr>
          <w:trHeight w:val="660"/>
        </w:trPr>
        <w:tc>
          <w:tcPr>
            <w:tcW w:w="595" w:type="dxa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DD44FA" w:rsidRPr="00437725" w:rsidRDefault="00DD44FA" w:rsidP="00A40955">
            <w:pPr>
              <w:ind w:left="57"/>
              <w:rPr>
                <w:i/>
                <w:iCs/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Доход от педагогической деятельности</w:t>
            </w:r>
            <w:r w:rsidRPr="00437725">
              <w:rPr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DD44FA" w:rsidRDefault="00DD44FA" w:rsidP="00A40955">
            <w:pPr>
              <w:jc w:val="center"/>
            </w:pPr>
            <w:r w:rsidRPr="00985E70">
              <w:rPr>
                <w:i/>
                <w:iCs/>
                <w:sz w:val="24"/>
                <w:szCs w:val="24"/>
              </w:rPr>
              <w:t>нет</w:t>
            </w:r>
          </w:p>
        </w:tc>
      </w:tr>
      <w:tr w:rsidR="00DD44FA" w:rsidRPr="00437725">
        <w:trPr>
          <w:trHeight w:val="660"/>
        </w:trPr>
        <w:tc>
          <w:tcPr>
            <w:tcW w:w="595" w:type="dxa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DD44FA" w:rsidRPr="00437725" w:rsidRDefault="00DD44FA" w:rsidP="00A40955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Доход от научной деятельности </w:t>
            </w:r>
          </w:p>
        </w:tc>
        <w:tc>
          <w:tcPr>
            <w:tcW w:w="2835" w:type="dxa"/>
          </w:tcPr>
          <w:p w:rsidR="00DD44FA" w:rsidRDefault="00DD44FA" w:rsidP="00A40955">
            <w:pPr>
              <w:jc w:val="center"/>
            </w:pPr>
            <w:r w:rsidRPr="00985E70">
              <w:rPr>
                <w:i/>
                <w:iCs/>
                <w:sz w:val="24"/>
                <w:szCs w:val="24"/>
              </w:rPr>
              <w:t>нет</w:t>
            </w:r>
          </w:p>
        </w:tc>
      </w:tr>
      <w:tr w:rsidR="00DD44FA" w:rsidRPr="00437725">
        <w:trPr>
          <w:trHeight w:val="660"/>
        </w:trPr>
        <w:tc>
          <w:tcPr>
            <w:tcW w:w="595" w:type="dxa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DD44FA" w:rsidRPr="00437725" w:rsidRDefault="00DD44FA" w:rsidP="00A40955">
            <w:pPr>
              <w:ind w:left="57"/>
              <w:jc w:val="both"/>
              <w:rPr>
                <w:i/>
                <w:iCs/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Доход от иной творческой деятельности </w:t>
            </w:r>
          </w:p>
        </w:tc>
        <w:tc>
          <w:tcPr>
            <w:tcW w:w="2835" w:type="dxa"/>
          </w:tcPr>
          <w:p w:rsidR="00DD44FA" w:rsidRDefault="00DD44FA" w:rsidP="00A40955">
            <w:pPr>
              <w:jc w:val="center"/>
            </w:pPr>
            <w:r w:rsidRPr="00985E70">
              <w:rPr>
                <w:i/>
                <w:iCs/>
                <w:sz w:val="24"/>
                <w:szCs w:val="24"/>
              </w:rPr>
              <w:t>нет</w:t>
            </w:r>
          </w:p>
        </w:tc>
      </w:tr>
      <w:tr w:rsidR="00DD44FA" w:rsidRPr="00437725">
        <w:trPr>
          <w:trHeight w:val="660"/>
        </w:trPr>
        <w:tc>
          <w:tcPr>
            <w:tcW w:w="595" w:type="dxa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DD44FA" w:rsidRPr="00437725" w:rsidRDefault="00DD44FA" w:rsidP="00A40955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Доход от вкладов в банках и иных кредитных организациях</w:t>
            </w:r>
          </w:p>
        </w:tc>
        <w:tc>
          <w:tcPr>
            <w:tcW w:w="2835" w:type="dxa"/>
          </w:tcPr>
          <w:p w:rsidR="00DD44FA" w:rsidRDefault="00DD44FA" w:rsidP="00A40955">
            <w:pPr>
              <w:jc w:val="center"/>
            </w:pPr>
            <w:r w:rsidRPr="00985E70">
              <w:rPr>
                <w:i/>
                <w:iCs/>
                <w:sz w:val="24"/>
                <w:szCs w:val="24"/>
              </w:rPr>
              <w:t>нет</w:t>
            </w:r>
          </w:p>
        </w:tc>
      </w:tr>
      <w:tr w:rsidR="00DD44FA" w:rsidRPr="00437725">
        <w:trPr>
          <w:trHeight w:val="660"/>
        </w:trPr>
        <w:tc>
          <w:tcPr>
            <w:tcW w:w="595" w:type="dxa"/>
            <w:tcBorders>
              <w:bottom w:val="nil"/>
            </w:tcBorders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6</w:t>
            </w:r>
          </w:p>
        </w:tc>
        <w:tc>
          <w:tcPr>
            <w:tcW w:w="6521" w:type="dxa"/>
            <w:tcBorders>
              <w:bottom w:val="nil"/>
            </w:tcBorders>
          </w:tcPr>
          <w:p w:rsidR="00DD44FA" w:rsidRPr="00437725" w:rsidRDefault="00DD44FA" w:rsidP="00A40955">
            <w:pPr>
              <w:ind w:left="57"/>
              <w:rPr>
                <w:i/>
                <w:iCs/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Доход от ценных бумаг и долей участия в коммерческих организациях </w:t>
            </w:r>
          </w:p>
        </w:tc>
        <w:tc>
          <w:tcPr>
            <w:tcW w:w="2835" w:type="dxa"/>
            <w:tcBorders>
              <w:bottom w:val="nil"/>
            </w:tcBorders>
          </w:tcPr>
          <w:p w:rsidR="00DD44FA" w:rsidRDefault="00DD44FA" w:rsidP="00A40955">
            <w:pPr>
              <w:jc w:val="center"/>
            </w:pPr>
            <w:r w:rsidRPr="00985E70">
              <w:rPr>
                <w:i/>
                <w:iCs/>
                <w:sz w:val="24"/>
                <w:szCs w:val="24"/>
              </w:rPr>
              <w:t>нет</w:t>
            </w:r>
          </w:p>
        </w:tc>
      </w:tr>
      <w:tr w:rsidR="00DD44FA" w:rsidRPr="00437725">
        <w:tc>
          <w:tcPr>
            <w:tcW w:w="595" w:type="dxa"/>
            <w:tcBorders>
              <w:bottom w:val="nil"/>
            </w:tcBorders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7</w:t>
            </w:r>
          </w:p>
        </w:tc>
        <w:tc>
          <w:tcPr>
            <w:tcW w:w="6521" w:type="dxa"/>
            <w:tcBorders>
              <w:bottom w:val="nil"/>
            </w:tcBorders>
            <w:vAlign w:val="bottom"/>
          </w:tcPr>
          <w:p w:rsidR="00DD44FA" w:rsidRPr="00437725" w:rsidRDefault="00DD44FA" w:rsidP="00A40955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Иные доходы (указать вид дохода):</w:t>
            </w:r>
          </w:p>
        </w:tc>
        <w:tc>
          <w:tcPr>
            <w:tcW w:w="2835" w:type="dxa"/>
            <w:vMerge w:val="restart"/>
          </w:tcPr>
          <w:p w:rsidR="00DD44FA" w:rsidRDefault="00DD44FA" w:rsidP="00A40955">
            <w:pPr>
              <w:jc w:val="center"/>
            </w:pPr>
            <w:r w:rsidRPr="00985E70">
              <w:rPr>
                <w:i/>
                <w:iCs/>
                <w:sz w:val="24"/>
                <w:szCs w:val="24"/>
              </w:rPr>
              <w:t>нет</w:t>
            </w:r>
          </w:p>
        </w:tc>
      </w:tr>
      <w:tr w:rsidR="00DD44FA" w:rsidRPr="00437725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A40955">
            <w:pPr>
              <w:ind w:left="256" w:right="256"/>
              <w:jc w:val="both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1) </w:t>
            </w:r>
          </w:p>
        </w:tc>
        <w:tc>
          <w:tcPr>
            <w:tcW w:w="2835" w:type="dxa"/>
            <w:vMerge/>
          </w:tcPr>
          <w:p w:rsidR="00DD44FA" w:rsidRPr="00437725" w:rsidRDefault="00DD44FA" w:rsidP="00A40955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A40955">
            <w:pPr>
              <w:ind w:left="256" w:right="256"/>
              <w:jc w:val="both"/>
              <w:rPr>
                <w:i/>
                <w:iCs/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2)</w:t>
            </w:r>
            <w:r w:rsidRPr="00437725">
              <w:rPr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vMerge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</w:tcBorders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</w:tcBorders>
            <w:vAlign w:val="bottom"/>
          </w:tcPr>
          <w:p w:rsidR="00DD44FA" w:rsidRPr="00437725" w:rsidRDefault="00DD44FA" w:rsidP="00A40955">
            <w:pPr>
              <w:ind w:left="256" w:right="256"/>
              <w:jc w:val="both"/>
              <w:rPr>
                <w:i/>
                <w:iCs/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3)</w:t>
            </w:r>
            <w:r w:rsidRPr="00437725">
              <w:rPr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vMerge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8</w:t>
            </w:r>
          </w:p>
        </w:tc>
        <w:tc>
          <w:tcPr>
            <w:tcW w:w="6521" w:type="dxa"/>
            <w:vAlign w:val="bottom"/>
          </w:tcPr>
          <w:p w:rsidR="00DD44FA" w:rsidRPr="00437725" w:rsidRDefault="00DD44FA" w:rsidP="00A40955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Итого доход за отчетный период</w:t>
            </w:r>
          </w:p>
        </w:tc>
        <w:tc>
          <w:tcPr>
            <w:tcW w:w="2835" w:type="dxa"/>
          </w:tcPr>
          <w:p w:rsidR="00DD44FA" w:rsidRDefault="00DD44FA" w:rsidP="00A40955">
            <w:pPr>
              <w:jc w:val="center"/>
            </w:pPr>
            <w:r w:rsidRPr="00985E70">
              <w:rPr>
                <w:i/>
                <w:iCs/>
                <w:sz w:val="24"/>
                <w:szCs w:val="24"/>
              </w:rPr>
              <w:t>нет</w:t>
            </w:r>
          </w:p>
        </w:tc>
      </w:tr>
    </w:tbl>
    <w:p w:rsidR="00DD44FA" w:rsidRPr="00437725" w:rsidRDefault="00DD44FA" w:rsidP="00AC1A8B">
      <w:pPr>
        <w:ind w:firstLine="567"/>
        <w:jc w:val="both"/>
        <w:rPr>
          <w:vertAlign w:val="superscript"/>
        </w:rPr>
      </w:pPr>
    </w:p>
    <w:p w:rsidR="00DD44FA" w:rsidRPr="00437725" w:rsidRDefault="00DD44FA" w:rsidP="00AC1A8B">
      <w:pPr>
        <w:jc w:val="both"/>
        <w:rPr>
          <w:vertAlign w:val="superscript"/>
        </w:rPr>
      </w:pPr>
      <w:r w:rsidRPr="00437725">
        <w:rPr>
          <w:vertAlign w:val="superscript"/>
        </w:rPr>
        <w:t>_________________________________</w:t>
      </w:r>
    </w:p>
    <w:p w:rsidR="00DD44FA" w:rsidRPr="00437725" w:rsidRDefault="00DD44FA" w:rsidP="00AC1A8B">
      <w:pPr>
        <w:ind w:firstLine="567"/>
        <w:jc w:val="both"/>
      </w:pPr>
      <w:r w:rsidRPr="00437725">
        <w:rPr>
          <w:vertAlign w:val="superscript"/>
        </w:rPr>
        <w:t>1</w:t>
      </w:r>
      <w:r w:rsidRPr="00437725">
        <w:t> Указываются доходы (включая пенсии, пособия, иные выплаты) за отчетный период.</w:t>
      </w:r>
    </w:p>
    <w:p w:rsidR="00DD44FA" w:rsidRPr="00437725" w:rsidRDefault="00DD44FA" w:rsidP="00AC1A8B">
      <w:pPr>
        <w:ind w:firstLine="567"/>
        <w:jc w:val="both"/>
      </w:pPr>
      <w:r w:rsidRPr="00437725">
        <w:rPr>
          <w:vertAlign w:val="superscript"/>
        </w:rPr>
        <w:t>2</w:t>
      </w:r>
      <w:r w:rsidRPr="00437725">
        <w:t> Доход, полученный в иностранной валюте, указывается в рублях по курсу Банка России на дату получения дохода.</w:t>
      </w:r>
    </w:p>
    <w:p w:rsidR="00DD44FA" w:rsidRPr="00437725" w:rsidRDefault="00DD44FA" w:rsidP="00AC1A8B">
      <w:pPr>
        <w:rPr>
          <w:sz w:val="24"/>
          <w:szCs w:val="24"/>
        </w:rPr>
      </w:pPr>
    </w:p>
    <w:p w:rsidR="00DD44FA" w:rsidRPr="00437725" w:rsidRDefault="00DD44FA" w:rsidP="00AC1A8B">
      <w:pPr>
        <w:pageBreakBefore/>
        <w:ind w:firstLine="567"/>
        <w:rPr>
          <w:b/>
          <w:bCs/>
          <w:sz w:val="24"/>
          <w:szCs w:val="24"/>
        </w:rPr>
      </w:pPr>
      <w:r w:rsidRPr="00437725">
        <w:rPr>
          <w:b/>
          <w:bCs/>
          <w:sz w:val="24"/>
          <w:szCs w:val="24"/>
        </w:rPr>
        <w:t>Раздел 2. Сведения об имуществе</w:t>
      </w:r>
    </w:p>
    <w:p w:rsidR="00DD44FA" w:rsidRPr="00437725" w:rsidRDefault="00DD44FA" w:rsidP="00AC1A8B">
      <w:pPr>
        <w:spacing w:after="120"/>
        <w:ind w:firstLine="567"/>
        <w:rPr>
          <w:b/>
          <w:bCs/>
          <w:sz w:val="24"/>
          <w:szCs w:val="24"/>
        </w:rPr>
      </w:pPr>
      <w:r w:rsidRPr="00437725">
        <w:rPr>
          <w:b/>
          <w:bCs/>
          <w:sz w:val="24"/>
          <w:szCs w:val="24"/>
        </w:rPr>
        <w:t>2.1. Недвижимое имущество</w:t>
      </w:r>
    </w:p>
    <w:tbl>
      <w:tblPr>
        <w:tblW w:w="9951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261"/>
        <w:gridCol w:w="2409"/>
        <w:gridCol w:w="2552"/>
        <w:gridCol w:w="1134"/>
      </w:tblGrid>
      <w:tr w:rsidR="00DD44FA" w:rsidRPr="00437725">
        <w:tc>
          <w:tcPr>
            <w:tcW w:w="595" w:type="dxa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№</w:t>
            </w:r>
            <w:r w:rsidRPr="00437725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261" w:type="dxa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Вид и наименование имущества</w:t>
            </w:r>
          </w:p>
        </w:tc>
        <w:tc>
          <w:tcPr>
            <w:tcW w:w="2409" w:type="dxa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Вид собственности </w:t>
            </w:r>
            <w:r w:rsidRPr="00437725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552" w:type="dxa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Место нахождения (адрес)</w:t>
            </w:r>
          </w:p>
        </w:tc>
        <w:tc>
          <w:tcPr>
            <w:tcW w:w="1134" w:type="dxa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Площадь</w:t>
            </w:r>
            <w:r w:rsidRPr="00437725">
              <w:rPr>
                <w:sz w:val="24"/>
                <w:szCs w:val="24"/>
              </w:rPr>
              <w:br/>
              <w:t>(кв. м)</w:t>
            </w:r>
          </w:p>
        </w:tc>
      </w:tr>
      <w:tr w:rsidR="00DD44FA" w:rsidRPr="00437725">
        <w:tc>
          <w:tcPr>
            <w:tcW w:w="595" w:type="dxa"/>
            <w:tcBorders>
              <w:bottom w:val="nil"/>
            </w:tcBorders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2</w:t>
            </w:r>
          </w:p>
        </w:tc>
        <w:tc>
          <w:tcPr>
            <w:tcW w:w="2409" w:type="dxa"/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5</w:t>
            </w:r>
          </w:p>
        </w:tc>
      </w:tr>
      <w:tr w:rsidR="00DD44FA" w:rsidRPr="00437725">
        <w:tc>
          <w:tcPr>
            <w:tcW w:w="595" w:type="dxa"/>
            <w:tcBorders>
              <w:bottom w:val="nil"/>
            </w:tcBorders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DD44FA" w:rsidRPr="00437725" w:rsidRDefault="00DD44FA" w:rsidP="00A40955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Земельные участки </w:t>
            </w:r>
            <w:r w:rsidRPr="00437725">
              <w:rPr>
                <w:sz w:val="24"/>
                <w:szCs w:val="24"/>
                <w:vertAlign w:val="superscript"/>
              </w:rPr>
              <w:t>2</w:t>
            </w:r>
            <w:r w:rsidRPr="00437725">
              <w:rPr>
                <w:sz w:val="24"/>
                <w:szCs w:val="24"/>
              </w:rPr>
              <w:t>:</w:t>
            </w:r>
          </w:p>
        </w:tc>
        <w:tc>
          <w:tcPr>
            <w:tcW w:w="2409" w:type="dxa"/>
            <w:vMerge w:val="restart"/>
          </w:tcPr>
          <w:p w:rsidR="00DD44FA" w:rsidRPr="00437725" w:rsidRDefault="00DD44FA" w:rsidP="00A40955">
            <w:pPr>
              <w:jc w:val="both"/>
              <w:rPr>
                <w:sz w:val="24"/>
                <w:szCs w:val="24"/>
              </w:rPr>
            </w:pPr>
          </w:p>
          <w:p w:rsidR="00DD44FA" w:rsidRPr="00437725" w:rsidRDefault="00DD44FA" w:rsidP="00A40955">
            <w:pPr>
              <w:ind w:left="68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нет</w:t>
            </w:r>
          </w:p>
        </w:tc>
        <w:tc>
          <w:tcPr>
            <w:tcW w:w="2552" w:type="dxa"/>
            <w:vMerge w:val="restart"/>
          </w:tcPr>
          <w:p w:rsidR="00DD44FA" w:rsidRPr="00437725" w:rsidRDefault="00DD44FA" w:rsidP="00A40955">
            <w:pPr>
              <w:jc w:val="center"/>
              <w:rPr>
                <w:i/>
                <w:iCs/>
                <w:sz w:val="24"/>
                <w:szCs w:val="24"/>
              </w:rPr>
            </w:pPr>
          </w:p>
          <w:p w:rsidR="00DD44FA" w:rsidRPr="00437725" w:rsidRDefault="00DD44FA" w:rsidP="00A40955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</w:p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</w:p>
          <w:p w:rsidR="00DD44FA" w:rsidRPr="00437725" w:rsidRDefault="00DD44FA" w:rsidP="00A40955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  <w:tcBorders>
              <w:top w:val="nil"/>
            </w:tcBorders>
          </w:tcPr>
          <w:p w:rsidR="00DD44FA" w:rsidRPr="00437725" w:rsidRDefault="00DD44FA" w:rsidP="00A40955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1)</w:t>
            </w:r>
            <w:r w:rsidRPr="00437725">
              <w:rPr>
                <w:i/>
                <w:iCs/>
                <w:sz w:val="24"/>
                <w:szCs w:val="24"/>
              </w:rPr>
              <w:t xml:space="preserve"> дачный земельный участок</w:t>
            </w:r>
          </w:p>
          <w:p w:rsidR="00DD44FA" w:rsidRPr="00437725" w:rsidRDefault="00DD44FA" w:rsidP="00A40955">
            <w:pPr>
              <w:ind w:left="57"/>
              <w:jc w:val="center"/>
              <w:rPr>
                <w:sz w:val="24"/>
                <w:szCs w:val="24"/>
              </w:rPr>
            </w:pPr>
          </w:p>
          <w:p w:rsidR="00DD44FA" w:rsidRDefault="00DD44FA" w:rsidP="00A40955">
            <w:pPr>
              <w:ind w:left="57"/>
              <w:jc w:val="center"/>
              <w:rPr>
                <w:sz w:val="24"/>
                <w:szCs w:val="24"/>
              </w:rPr>
            </w:pPr>
          </w:p>
          <w:p w:rsidR="00DD44FA" w:rsidRPr="00437725" w:rsidRDefault="00DD44FA" w:rsidP="00A40955">
            <w:pPr>
              <w:ind w:left="57"/>
              <w:jc w:val="center"/>
              <w:rPr>
                <w:sz w:val="24"/>
                <w:szCs w:val="24"/>
              </w:rPr>
            </w:pPr>
          </w:p>
          <w:p w:rsidR="00DD44FA" w:rsidRPr="00437725" w:rsidRDefault="00DD44FA" w:rsidP="00A40955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2) </w:t>
            </w:r>
          </w:p>
          <w:p w:rsidR="00DD44FA" w:rsidRPr="00437725" w:rsidRDefault="00DD44FA" w:rsidP="00A40955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3) </w:t>
            </w:r>
          </w:p>
        </w:tc>
        <w:tc>
          <w:tcPr>
            <w:tcW w:w="2409" w:type="dxa"/>
            <w:vMerge/>
            <w:vAlign w:val="bottom"/>
          </w:tcPr>
          <w:p w:rsidR="00DD44FA" w:rsidRPr="00437725" w:rsidRDefault="00DD44FA" w:rsidP="00A4095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bottom"/>
          </w:tcPr>
          <w:p w:rsidR="00DD44FA" w:rsidRPr="00437725" w:rsidRDefault="00DD44FA" w:rsidP="00A40955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vAlign w:val="bottom"/>
          </w:tcPr>
          <w:p w:rsidR="00DD44FA" w:rsidRPr="00437725" w:rsidRDefault="00DD44FA" w:rsidP="00A4095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437725">
        <w:trPr>
          <w:trHeight w:val="922"/>
        </w:trPr>
        <w:tc>
          <w:tcPr>
            <w:tcW w:w="595" w:type="dxa"/>
            <w:tcBorders>
              <w:top w:val="nil"/>
            </w:tcBorders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bottom"/>
          </w:tcPr>
          <w:p w:rsidR="00DD44FA" w:rsidRPr="00437725" w:rsidRDefault="00DD44FA" w:rsidP="00A40955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vAlign w:val="bottom"/>
          </w:tcPr>
          <w:p w:rsidR="00DD44FA" w:rsidRPr="00437725" w:rsidRDefault="00DD44FA" w:rsidP="00A4095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bottom w:val="nil"/>
            </w:tcBorders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2</w:t>
            </w:r>
          </w:p>
        </w:tc>
        <w:tc>
          <w:tcPr>
            <w:tcW w:w="3261" w:type="dxa"/>
            <w:vMerge w:val="restart"/>
          </w:tcPr>
          <w:p w:rsidR="00DD44FA" w:rsidRPr="00437725" w:rsidRDefault="00DD44FA" w:rsidP="00A40955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Жилые дома:</w:t>
            </w:r>
          </w:p>
          <w:p w:rsidR="00DD44FA" w:rsidRPr="00437725" w:rsidRDefault="00DD44FA" w:rsidP="00A40955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1)</w:t>
            </w:r>
            <w:r w:rsidRPr="00437725">
              <w:rPr>
                <w:i/>
                <w:iCs/>
                <w:sz w:val="24"/>
                <w:szCs w:val="24"/>
              </w:rPr>
              <w:t xml:space="preserve"> </w:t>
            </w:r>
          </w:p>
          <w:p w:rsidR="00DD44FA" w:rsidRPr="00437725" w:rsidRDefault="00DD44FA" w:rsidP="00A40955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2) </w:t>
            </w:r>
          </w:p>
          <w:p w:rsidR="00DD44FA" w:rsidRPr="00437725" w:rsidRDefault="00DD44FA" w:rsidP="00A40955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3) </w:t>
            </w:r>
          </w:p>
        </w:tc>
        <w:tc>
          <w:tcPr>
            <w:tcW w:w="2409" w:type="dxa"/>
            <w:vMerge w:val="restart"/>
          </w:tcPr>
          <w:p w:rsidR="00DD44FA" w:rsidRDefault="00DD44FA" w:rsidP="00A40955">
            <w:pPr>
              <w:ind w:right="-28"/>
              <w:jc w:val="center"/>
              <w:rPr>
                <w:i/>
                <w:iCs/>
                <w:sz w:val="24"/>
                <w:szCs w:val="24"/>
              </w:rPr>
            </w:pPr>
          </w:p>
          <w:p w:rsidR="00DD44FA" w:rsidRPr="00185426" w:rsidRDefault="00DD44FA" w:rsidP="00A40955">
            <w:pPr>
              <w:ind w:right="-28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н</w:t>
            </w:r>
            <w:r w:rsidRPr="00185426">
              <w:rPr>
                <w:i/>
                <w:iCs/>
                <w:sz w:val="24"/>
                <w:szCs w:val="24"/>
              </w:rPr>
              <w:t>ет</w:t>
            </w:r>
          </w:p>
        </w:tc>
        <w:tc>
          <w:tcPr>
            <w:tcW w:w="2552" w:type="dxa"/>
            <w:tcBorders>
              <w:bottom w:val="nil"/>
            </w:tcBorders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bottom"/>
          </w:tcPr>
          <w:p w:rsidR="00DD44FA" w:rsidRPr="00437725" w:rsidRDefault="00DD44FA" w:rsidP="00A40955">
            <w:pPr>
              <w:ind w:left="57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bottom w:val="nil"/>
            </w:tcBorders>
            <w:vAlign w:val="bottom"/>
          </w:tcPr>
          <w:p w:rsidR="00DD44FA" w:rsidRPr="00437725" w:rsidRDefault="00DD44FA" w:rsidP="00A40955">
            <w:pPr>
              <w:jc w:val="both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A40955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  <w:vAlign w:val="bottom"/>
          </w:tcPr>
          <w:p w:rsidR="00DD44FA" w:rsidRPr="00437725" w:rsidRDefault="00DD44FA" w:rsidP="00A40955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bottom"/>
          </w:tcPr>
          <w:p w:rsidR="00DD44FA" w:rsidRPr="00437725" w:rsidRDefault="00DD44FA" w:rsidP="00A40955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A4095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nil"/>
            </w:tcBorders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</w:tcBorders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bottom"/>
          </w:tcPr>
          <w:p w:rsidR="00DD44FA" w:rsidRPr="00437725" w:rsidRDefault="00DD44FA" w:rsidP="00A40955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</w:tcBorders>
            <w:vAlign w:val="bottom"/>
          </w:tcPr>
          <w:p w:rsidR="00DD44FA" w:rsidRPr="00437725" w:rsidRDefault="00DD44FA" w:rsidP="00A4095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</w:tcBorders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bottom w:val="nil"/>
            </w:tcBorders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3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DD44FA" w:rsidRPr="00437725" w:rsidRDefault="00DD44FA" w:rsidP="00A40955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Квартиры:</w:t>
            </w:r>
          </w:p>
        </w:tc>
        <w:tc>
          <w:tcPr>
            <w:tcW w:w="2409" w:type="dxa"/>
            <w:tcBorders>
              <w:bottom w:val="nil"/>
            </w:tcBorders>
            <w:vAlign w:val="bottom"/>
          </w:tcPr>
          <w:p w:rsidR="00DD44FA" w:rsidRPr="00437725" w:rsidRDefault="00DD44FA" w:rsidP="00A40955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nil"/>
            </w:tcBorders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DD44FA" w:rsidRPr="00437725" w:rsidRDefault="00DD44FA" w:rsidP="00A40955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1)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A40955">
            <w:pPr>
              <w:ind w:right="-28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нет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DD44FA" w:rsidRPr="00437725" w:rsidRDefault="00DD44FA" w:rsidP="00A40955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DD44FA" w:rsidRPr="00437725" w:rsidRDefault="00DD44FA" w:rsidP="00A40955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A40955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2) 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A4095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</w:tcBorders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DD44FA" w:rsidRPr="00437725" w:rsidRDefault="00DD44FA" w:rsidP="00A40955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3) </w:t>
            </w:r>
          </w:p>
        </w:tc>
        <w:tc>
          <w:tcPr>
            <w:tcW w:w="2409" w:type="dxa"/>
            <w:tcBorders>
              <w:top w:val="nil"/>
            </w:tcBorders>
            <w:vAlign w:val="bottom"/>
          </w:tcPr>
          <w:p w:rsidR="00DD44FA" w:rsidRPr="00437725" w:rsidRDefault="00DD44FA" w:rsidP="00A4095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</w:tcBorders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bottom w:val="nil"/>
            </w:tcBorders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4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DD44FA" w:rsidRPr="00437725" w:rsidRDefault="00DD44FA" w:rsidP="00A40955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Дачи:</w:t>
            </w:r>
          </w:p>
        </w:tc>
        <w:tc>
          <w:tcPr>
            <w:tcW w:w="2409" w:type="dxa"/>
            <w:tcBorders>
              <w:bottom w:val="nil"/>
            </w:tcBorders>
            <w:vAlign w:val="bottom"/>
          </w:tcPr>
          <w:p w:rsidR="00DD44FA" w:rsidRPr="00437725" w:rsidRDefault="00DD44FA" w:rsidP="00A4095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nil"/>
            </w:tcBorders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DD44FA" w:rsidRPr="00437725" w:rsidRDefault="00DD44FA" w:rsidP="00A40955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1) </w:t>
            </w:r>
            <w:r w:rsidRPr="00437725">
              <w:rPr>
                <w:i/>
                <w:iCs/>
                <w:sz w:val="24"/>
                <w:szCs w:val="24"/>
              </w:rPr>
              <w:t>дачный дом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DD44FA" w:rsidRPr="00437725" w:rsidRDefault="00DD44FA" w:rsidP="00A40955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нет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DD44FA" w:rsidRPr="00437725" w:rsidRDefault="00DD44FA" w:rsidP="00A40955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A40955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2) 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DD44FA" w:rsidRPr="00437725" w:rsidRDefault="00DD44FA" w:rsidP="00A40955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A4095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</w:tcBorders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DD44FA" w:rsidRPr="00437725" w:rsidRDefault="00DD44FA" w:rsidP="00A40955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3) </w:t>
            </w:r>
          </w:p>
        </w:tc>
        <w:tc>
          <w:tcPr>
            <w:tcW w:w="2409" w:type="dxa"/>
            <w:tcBorders>
              <w:top w:val="nil"/>
            </w:tcBorders>
            <w:vAlign w:val="bottom"/>
          </w:tcPr>
          <w:p w:rsidR="00DD44FA" w:rsidRPr="00437725" w:rsidRDefault="00DD44FA" w:rsidP="00A40955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</w:tcBorders>
            <w:vAlign w:val="bottom"/>
          </w:tcPr>
          <w:p w:rsidR="00DD44FA" w:rsidRPr="00437725" w:rsidRDefault="00DD44FA" w:rsidP="00A4095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bottom w:val="nil"/>
            </w:tcBorders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5</w:t>
            </w:r>
          </w:p>
        </w:tc>
        <w:tc>
          <w:tcPr>
            <w:tcW w:w="3261" w:type="dxa"/>
            <w:vMerge w:val="restart"/>
          </w:tcPr>
          <w:p w:rsidR="00DD44FA" w:rsidRPr="00437725" w:rsidRDefault="00DD44FA" w:rsidP="00A40955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Гаражи:</w:t>
            </w:r>
          </w:p>
          <w:p w:rsidR="00DD44FA" w:rsidRPr="00437725" w:rsidRDefault="00DD44FA" w:rsidP="00A40955">
            <w:pPr>
              <w:ind w:left="57"/>
              <w:rPr>
                <w:i/>
                <w:iCs/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1)</w:t>
            </w:r>
          </w:p>
          <w:p w:rsidR="00DD44FA" w:rsidRPr="00437725" w:rsidRDefault="00DD44FA" w:rsidP="00A40955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2) </w:t>
            </w:r>
          </w:p>
          <w:p w:rsidR="00DD44FA" w:rsidRPr="00437725" w:rsidRDefault="00DD44FA" w:rsidP="00A40955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3) </w:t>
            </w:r>
          </w:p>
        </w:tc>
        <w:tc>
          <w:tcPr>
            <w:tcW w:w="2409" w:type="dxa"/>
            <w:vMerge w:val="restart"/>
          </w:tcPr>
          <w:p w:rsidR="00DD44FA" w:rsidRPr="00437725" w:rsidRDefault="00DD44FA" w:rsidP="00A40955">
            <w:pPr>
              <w:jc w:val="center"/>
              <w:rPr>
                <w:i/>
                <w:iCs/>
                <w:sz w:val="24"/>
                <w:szCs w:val="24"/>
              </w:rPr>
            </w:pPr>
          </w:p>
          <w:p w:rsidR="00DD44FA" w:rsidRPr="00185426" w:rsidRDefault="00DD44FA" w:rsidP="00A40955">
            <w:pPr>
              <w:jc w:val="center"/>
              <w:rPr>
                <w:i/>
                <w:iCs/>
                <w:sz w:val="24"/>
                <w:szCs w:val="24"/>
              </w:rPr>
            </w:pPr>
            <w:r w:rsidRPr="00185426">
              <w:rPr>
                <w:i/>
                <w:iCs/>
                <w:sz w:val="24"/>
                <w:szCs w:val="24"/>
              </w:rPr>
              <w:t>нет</w:t>
            </w:r>
          </w:p>
        </w:tc>
        <w:tc>
          <w:tcPr>
            <w:tcW w:w="2552" w:type="dxa"/>
            <w:vMerge w:val="restart"/>
            <w:vAlign w:val="bottom"/>
          </w:tcPr>
          <w:p w:rsidR="00DD44FA" w:rsidRPr="00437725" w:rsidRDefault="00DD44FA" w:rsidP="00A4095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DD44FA" w:rsidRPr="00437725" w:rsidRDefault="00DD44FA" w:rsidP="00A40955">
            <w:pPr>
              <w:jc w:val="center"/>
              <w:rPr>
                <w:i/>
                <w:iCs/>
                <w:sz w:val="24"/>
                <w:szCs w:val="24"/>
              </w:rPr>
            </w:pPr>
          </w:p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bottom"/>
          </w:tcPr>
          <w:p w:rsidR="00DD44FA" w:rsidRPr="00437725" w:rsidRDefault="00DD44FA" w:rsidP="00A40955">
            <w:pPr>
              <w:ind w:left="57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bottom w:val="nil"/>
            </w:tcBorders>
            <w:vAlign w:val="bottom"/>
          </w:tcPr>
          <w:p w:rsidR="00DD44FA" w:rsidRPr="00437725" w:rsidRDefault="00DD44FA" w:rsidP="00A40955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bottom w:val="nil"/>
            </w:tcBorders>
            <w:vAlign w:val="bottom"/>
          </w:tcPr>
          <w:p w:rsidR="00DD44FA" w:rsidRPr="00437725" w:rsidRDefault="00DD44FA" w:rsidP="00A40955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bottom"/>
          </w:tcPr>
          <w:p w:rsidR="00DD44FA" w:rsidRPr="00437725" w:rsidRDefault="00DD44FA" w:rsidP="00A40955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bottom"/>
          </w:tcPr>
          <w:p w:rsidR="00DD44FA" w:rsidRPr="00437725" w:rsidRDefault="00DD44FA" w:rsidP="00A40955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A40955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A4095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</w:tcBorders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bottom"/>
          </w:tcPr>
          <w:p w:rsidR="00DD44FA" w:rsidRPr="00437725" w:rsidRDefault="00DD44FA" w:rsidP="00A40955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</w:tcBorders>
            <w:vAlign w:val="bottom"/>
          </w:tcPr>
          <w:p w:rsidR="00DD44FA" w:rsidRPr="00437725" w:rsidRDefault="00DD44FA" w:rsidP="00A40955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</w:tcBorders>
            <w:vAlign w:val="bottom"/>
          </w:tcPr>
          <w:p w:rsidR="00DD44FA" w:rsidRPr="00437725" w:rsidRDefault="00DD44FA" w:rsidP="00A4095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bottom w:val="nil"/>
            </w:tcBorders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6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DD44FA" w:rsidRPr="00437725" w:rsidRDefault="00DD44FA" w:rsidP="00A40955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Иное недвижимое имущество:</w:t>
            </w:r>
          </w:p>
        </w:tc>
        <w:tc>
          <w:tcPr>
            <w:tcW w:w="2409" w:type="dxa"/>
            <w:vMerge w:val="restart"/>
          </w:tcPr>
          <w:p w:rsidR="00DD44FA" w:rsidRPr="00437725" w:rsidRDefault="00DD44FA" w:rsidP="00A40955">
            <w:pPr>
              <w:jc w:val="center"/>
              <w:rPr>
                <w:i/>
                <w:iCs/>
                <w:sz w:val="24"/>
                <w:szCs w:val="24"/>
              </w:rPr>
            </w:pPr>
          </w:p>
          <w:p w:rsidR="00DD44FA" w:rsidRPr="00185426" w:rsidRDefault="00DD44FA" w:rsidP="00A40955">
            <w:pPr>
              <w:jc w:val="center"/>
              <w:rPr>
                <w:i/>
                <w:iCs/>
                <w:sz w:val="24"/>
                <w:szCs w:val="24"/>
              </w:rPr>
            </w:pPr>
            <w:r w:rsidRPr="00185426">
              <w:rPr>
                <w:i/>
                <w:iCs/>
                <w:sz w:val="24"/>
                <w:szCs w:val="24"/>
              </w:rPr>
              <w:t>нет</w:t>
            </w:r>
          </w:p>
        </w:tc>
        <w:tc>
          <w:tcPr>
            <w:tcW w:w="2552" w:type="dxa"/>
            <w:tcBorders>
              <w:bottom w:val="nil"/>
            </w:tcBorders>
            <w:vAlign w:val="bottom"/>
          </w:tcPr>
          <w:p w:rsidR="00DD44FA" w:rsidRPr="00437725" w:rsidRDefault="00DD44FA" w:rsidP="00A4095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  <w:tcBorders>
              <w:top w:val="nil"/>
            </w:tcBorders>
          </w:tcPr>
          <w:p w:rsidR="00DD44FA" w:rsidRPr="00437725" w:rsidRDefault="00DD44FA" w:rsidP="00A40955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1)</w:t>
            </w:r>
          </w:p>
          <w:p w:rsidR="00DD44FA" w:rsidRPr="00437725" w:rsidRDefault="00DD44FA" w:rsidP="00A40955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2)</w:t>
            </w:r>
          </w:p>
        </w:tc>
        <w:tc>
          <w:tcPr>
            <w:tcW w:w="2409" w:type="dxa"/>
            <w:vMerge/>
            <w:vAlign w:val="bottom"/>
          </w:tcPr>
          <w:p w:rsidR="00DD44FA" w:rsidRPr="00437725" w:rsidRDefault="00DD44FA" w:rsidP="00A40955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DD44FA" w:rsidRPr="00437725" w:rsidRDefault="00DD44FA" w:rsidP="00A40955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DD44FA" w:rsidRPr="00437725" w:rsidRDefault="00DD44FA" w:rsidP="00A40955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bottom w:val="nil"/>
            </w:tcBorders>
            <w:vAlign w:val="bottom"/>
          </w:tcPr>
          <w:p w:rsidR="00DD44FA" w:rsidRPr="00437725" w:rsidRDefault="00DD44FA" w:rsidP="00A40955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vAlign w:val="bottom"/>
          </w:tcPr>
          <w:p w:rsidR="00DD44FA" w:rsidRPr="00437725" w:rsidRDefault="00DD44FA" w:rsidP="00A40955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A4095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</w:tcBorders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DD44FA" w:rsidRPr="00437725" w:rsidRDefault="00DD44FA" w:rsidP="00A40955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3) </w:t>
            </w:r>
          </w:p>
        </w:tc>
        <w:tc>
          <w:tcPr>
            <w:tcW w:w="2409" w:type="dxa"/>
            <w:vMerge/>
            <w:vAlign w:val="bottom"/>
          </w:tcPr>
          <w:p w:rsidR="00DD44FA" w:rsidRPr="00437725" w:rsidRDefault="00DD44FA" w:rsidP="00A40955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</w:tcBorders>
            <w:vAlign w:val="bottom"/>
          </w:tcPr>
          <w:p w:rsidR="00DD44FA" w:rsidRPr="00437725" w:rsidRDefault="00DD44FA" w:rsidP="00A4095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</w:p>
        </w:tc>
      </w:tr>
    </w:tbl>
    <w:p w:rsidR="00DD44FA" w:rsidRPr="00437725" w:rsidRDefault="00DD44FA" w:rsidP="00AC1A8B">
      <w:pPr>
        <w:spacing w:before="120"/>
        <w:rPr>
          <w:vertAlign w:val="superscript"/>
        </w:rPr>
      </w:pPr>
    </w:p>
    <w:p w:rsidR="00DD44FA" w:rsidRPr="00437725" w:rsidRDefault="00DD44FA" w:rsidP="00AC1A8B">
      <w:pPr>
        <w:spacing w:before="120"/>
        <w:rPr>
          <w:vertAlign w:val="superscript"/>
        </w:rPr>
      </w:pPr>
      <w:r w:rsidRPr="00437725">
        <w:rPr>
          <w:vertAlign w:val="superscript"/>
        </w:rPr>
        <w:t>_____________________________</w:t>
      </w:r>
    </w:p>
    <w:p w:rsidR="00DD44FA" w:rsidRPr="00437725" w:rsidRDefault="00DD44FA" w:rsidP="00AC1A8B">
      <w:pPr>
        <w:spacing w:before="120"/>
        <w:ind w:firstLine="567"/>
      </w:pPr>
      <w:r w:rsidRPr="00437725">
        <w:rPr>
          <w:vertAlign w:val="superscript"/>
        </w:rPr>
        <w:t>1</w:t>
      </w:r>
      <w:r w:rsidRPr="00437725">
        <w:t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федерального государственного служащего, который представляет сведения.</w:t>
      </w:r>
    </w:p>
    <w:p w:rsidR="00DD44FA" w:rsidRPr="00437725" w:rsidRDefault="00DD44FA" w:rsidP="00AC1A8B">
      <w:pPr>
        <w:ind w:firstLine="567"/>
        <w:jc w:val="both"/>
      </w:pPr>
      <w:r w:rsidRPr="00437725">
        <w:rPr>
          <w:vertAlign w:val="superscript"/>
        </w:rPr>
        <w:t>2</w:t>
      </w:r>
      <w:r w:rsidRPr="00437725">
        <w:t> 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DD44FA" w:rsidRPr="00437725" w:rsidRDefault="00DD44FA" w:rsidP="00AC1A8B">
      <w:pPr>
        <w:ind w:firstLine="567"/>
        <w:jc w:val="both"/>
      </w:pPr>
    </w:p>
    <w:p w:rsidR="00DD44FA" w:rsidRPr="00437725" w:rsidRDefault="00DD44FA" w:rsidP="00AC1A8B">
      <w:pPr>
        <w:ind w:firstLine="567"/>
        <w:jc w:val="both"/>
      </w:pPr>
    </w:p>
    <w:p w:rsidR="00DD44FA" w:rsidRPr="00437725" w:rsidRDefault="00DD44FA" w:rsidP="00AC1A8B">
      <w:pPr>
        <w:ind w:firstLine="567"/>
        <w:jc w:val="both"/>
      </w:pPr>
    </w:p>
    <w:p w:rsidR="00DD44FA" w:rsidRPr="00437725" w:rsidRDefault="00DD44FA" w:rsidP="00AC1A8B">
      <w:pPr>
        <w:ind w:firstLine="567"/>
        <w:jc w:val="both"/>
      </w:pPr>
    </w:p>
    <w:p w:rsidR="00DD44FA" w:rsidRPr="00437725" w:rsidRDefault="00DD44FA" w:rsidP="00AC1A8B">
      <w:pPr>
        <w:ind w:firstLine="567"/>
        <w:jc w:val="both"/>
      </w:pPr>
    </w:p>
    <w:p w:rsidR="00DD44FA" w:rsidRPr="00437725" w:rsidRDefault="00DD44FA" w:rsidP="00AC1A8B">
      <w:pPr>
        <w:ind w:firstLine="567"/>
        <w:jc w:val="both"/>
      </w:pPr>
    </w:p>
    <w:p w:rsidR="00DD44FA" w:rsidRPr="00437725" w:rsidRDefault="00DD44FA" w:rsidP="00AC1A8B">
      <w:pPr>
        <w:ind w:firstLine="567"/>
        <w:jc w:val="both"/>
      </w:pPr>
    </w:p>
    <w:p w:rsidR="00DD44FA" w:rsidRPr="00437725" w:rsidRDefault="00DD44FA" w:rsidP="00AC1A8B">
      <w:pPr>
        <w:ind w:firstLine="567"/>
        <w:jc w:val="both"/>
      </w:pPr>
    </w:p>
    <w:p w:rsidR="00DD44FA" w:rsidRPr="00437725" w:rsidRDefault="00DD44FA" w:rsidP="00AC1A8B">
      <w:pPr>
        <w:ind w:firstLine="567"/>
        <w:jc w:val="both"/>
      </w:pPr>
    </w:p>
    <w:p w:rsidR="00DD44FA" w:rsidRPr="00437725" w:rsidRDefault="00DD44FA" w:rsidP="00AC1A8B">
      <w:pPr>
        <w:ind w:firstLine="567"/>
        <w:jc w:val="both"/>
      </w:pPr>
    </w:p>
    <w:p w:rsidR="00DD44FA" w:rsidRDefault="00DD44FA" w:rsidP="00AC1A8B">
      <w:pPr>
        <w:ind w:firstLine="567"/>
        <w:jc w:val="both"/>
      </w:pPr>
    </w:p>
    <w:p w:rsidR="00DD44FA" w:rsidRDefault="00DD44FA" w:rsidP="00AC1A8B">
      <w:pPr>
        <w:ind w:firstLine="567"/>
        <w:jc w:val="both"/>
      </w:pPr>
    </w:p>
    <w:p w:rsidR="00DD44FA" w:rsidRDefault="00DD44FA" w:rsidP="00AC1A8B">
      <w:pPr>
        <w:ind w:firstLine="567"/>
        <w:jc w:val="both"/>
      </w:pPr>
    </w:p>
    <w:p w:rsidR="00DD44FA" w:rsidRPr="00437725" w:rsidRDefault="00DD44FA" w:rsidP="00AC1A8B">
      <w:pPr>
        <w:ind w:firstLine="567"/>
        <w:jc w:val="both"/>
      </w:pPr>
    </w:p>
    <w:p w:rsidR="00DD44FA" w:rsidRDefault="00DD44FA" w:rsidP="00AC1A8B">
      <w:pPr>
        <w:ind w:firstLine="567"/>
        <w:jc w:val="both"/>
        <w:rPr>
          <w:b/>
          <w:bCs/>
          <w:sz w:val="24"/>
          <w:szCs w:val="24"/>
        </w:rPr>
      </w:pPr>
    </w:p>
    <w:p w:rsidR="00DD44FA" w:rsidRDefault="00DD44FA" w:rsidP="00AC1A8B">
      <w:pPr>
        <w:ind w:firstLine="567"/>
        <w:jc w:val="both"/>
        <w:rPr>
          <w:b/>
          <w:bCs/>
          <w:sz w:val="24"/>
          <w:szCs w:val="24"/>
        </w:rPr>
      </w:pPr>
    </w:p>
    <w:p w:rsidR="00DD44FA" w:rsidRDefault="00DD44FA" w:rsidP="00AC1A8B">
      <w:pPr>
        <w:ind w:firstLine="567"/>
        <w:jc w:val="both"/>
        <w:rPr>
          <w:b/>
          <w:bCs/>
          <w:sz w:val="24"/>
          <w:szCs w:val="24"/>
        </w:rPr>
      </w:pPr>
    </w:p>
    <w:p w:rsidR="00DD44FA" w:rsidRPr="00437725" w:rsidRDefault="00DD44FA" w:rsidP="00AC1A8B">
      <w:pPr>
        <w:ind w:firstLine="567"/>
        <w:jc w:val="both"/>
        <w:rPr>
          <w:b/>
          <w:bCs/>
          <w:sz w:val="24"/>
          <w:szCs w:val="24"/>
        </w:rPr>
      </w:pPr>
      <w:r w:rsidRPr="00437725">
        <w:rPr>
          <w:b/>
          <w:bCs/>
          <w:sz w:val="24"/>
          <w:szCs w:val="24"/>
        </w:rPr>
        <w:t>2.2. Транспортные средства</w:t>
      </w:r>
    </w:p>
    <w:p w:rsidR="00DD44FA" w:rsidRPr="00437725" w:rsidRDefault="00DD44FA" w:rsidP="00AC1A8B">
      <w:pPr>
        <w:ind w:firstLine="567"/>
        <w:jc w:val="both"/>
        <w:rPr>
          <w:b/>
          <w:bCs/>
          <w:sz w:val="24"/>
          <w:szCs w:val="24"/>
        </w:rPr>
      </w:pPr>
    </w:p>
    <w:p w:rsidR="00DD44FA" w:rsidRPr="00437725" w:rsidRDefault="00DD44FA" w:rsidP="00AC1A8B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828"/>
        <w:gridCol w:w="1984"/>
        <w:gridCol w:w="3544"/>
      </w:tblGrid>
      <w:tr w:rsidR="00DD44FA" w:rsidRPr="00437725">
        <w:tc>
          <w:tcPr>
            <w:tcW w:w="595" w:type="dxa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№</w:t>
            </w:r>
            <w:r w:rsidRPr="00437725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828" w:type="dxa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Вид и марка транспортного средства</w:t>
            </w:r>
          </w:p>
        </w:tc>
        <w:tc>
          <w:tcPr>
            <w:tcW w:w="1984" w:type="dxa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Вид собственности </w:t>
            </w:r>
            <w:r w:rsidRPr="00437725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3544" w:type="dxa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Место регистрации</w:t>
            </w:r>
          </w:p>
        </w:tc>
      </w:tr>
      <w:tr w:rsidR="00DD44FA" w:rsidRPr="00437725">
        <w:tc>
          <w:tcPr>
            <w:tcW w:w="595" w:type="dxa"/>
            <w:tcBorders>
              <w:bottom w:val="nil"/>
            </w:tcBorders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4</w:t>
            </w:r>
          </w:p>
        </w:tc>
      </w:tr>
      <w:tr w:rsidR="00DD44FA" w:rsidRPr="00437725">
        <w:tc>
          <w:tcPr>
            <w:tcW w:w="595" w:type="dxa"/>
            <w:tcBorders>
              <w:bottom w:val="nil"/>
            </w:tcBorders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1</w:t>
            </w:r>
          </w:p>
        </w:tc>
        <w:tc>
          <w:tcPr>
            <w:tcW w:w="3828" w:type="dxa"/>
            <w:vMerge w:val="restart"/>
          </w:tcPr>
          <w:p w:rsidR="00DD44FA" w:rsidRPr="00437725" w:rsidRDefault="00DD44FA" w:rsidP="00A40955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Автомобили легковые:</w:t>
            </w:r>
          </w:p>
          <w:p w:rsidR="00DD44FA" w:rsidRPr="00437725" w:rsidRDefault="00DD44FA" w:rsidP="00A40955">
            <w:pPr>
              <w:ind w:left="60"/>
              <w:rPr>
                <w:i/>
                <w:iCs/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1)</w:t>
            </w:r>
          </w:p>
          <w:p w:rsidR="00DD44FA" w:rsidRPr="00437725" w:rsidRDefault="00DD44FA" w:rsidP="00A40955">
            <w:pPr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 2) </w:t>
            </w:r>
          </w:p>
        </w:tc>
        <w:tc>
          <w:tcPr>
            <w:tcW w:w="1984" w:type="dxa"/>
            <w:vMerge w:val="restart"/>
          </w:tcPr>
          <w:p w:rsidR="00DD44FA" w:rsidRPr="00437725" w:rsidRDefault="00DD44FA" w:rsidP="00A40955">
            <w:pPr>
              <w:jc w:val="center"/>
              <w:rPr>
                <w:i/>
                <w:iCs/>
                <w:sz w:val="24"/>
                <w:szCs w:val="24"/>
              </w:rPr>
            </w:pPr>
          </w:p>
          <w:p w:rsidR="00DD44FA" w:rsidRPr="00437725" w:rsidRDefault="00DD44FA" w:rsidP="00A40955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нет</w:t>
            </w:r>
          </w:p>
        </w:tc>
        <w:tc>
          <w:tcPr>
            <w:tcW w:w="3544" w:type="dxa"/>
            <w:vMerge w:val="restart"/>
          </w:tcPr>
          <w:p w:rsidR="00DD44FA" w:rsidRPr="00437725" w:rsidRDefault="00DD44FA" w:rsidP="00A40955">
            <w:pPr>
              <w:jc w:val="center"/>
              <w:rPr>
                <w:i/>
                <w:iCs/>
                <w:sz w:val="24"/>
                <w:szCs w:val="24"/>
              </w:rPr>
            </w:pPr>
          </w:p>
          <w:p w:rsidR="00DD44FA" w:rsidRPr="00437725" w:rsidRDefault="00DD44FA" w:rsidP="00A40955">
            <w:pPr>
              <w:jc w:val="center"/>
              <w:rPr>
                <w:i/>
                <w:iCs/>
                <w:sz w:val="24"/>
                <w:szCs w:val="24"/>
              </w:rPr>
            </w:pPr>
          </w:p>
          <w:p w:rsidR="00DD44FA" w:rsidRPr="00437725" w:rsidRDefault="00DD44FA" w:rsidP="00A40955">
            <w:pPr>
              <w:jc w:val="center"/>
              <w:rPr>
                <w:i/>
                <w:iCs/>
                <w:sz w:val="24"/>
                <w:szCs w:val="24"/>
              </w:rPr>
            </w:pPr>
          </w:p>
          <w:p w:rsidR="00DD44FA" w:rsidRPr="00437725" w:rsidRDefault="00DD44FA" w:rsidP="00A40955">
            <w:pPr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bottom"/>
          </w:tcPr>
          <w:p w:rsidR="00DD44FA" w:rsidRPr="00437725" w:rsidRDefault="00DD44FA" w:rsidP="00A40955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DD44FA" w:rsidRPr="00437725" w:rsidRDefault="00DD44FA" w:rsidP="00A40955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</w:tcBorders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bottom"/>
          </w:tcPr>
          <w:p w:rsidR="00DD44FA" w:rsidRPr="00437725" w:rsidRDefault="00DD44FA" w:rsidP="00A40955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bottom"/>
          </w:tcPr>
          <w:p w:rsidR="00DD44FA" w:rsidRPr="00437725" w:rsidRDefault="00DD44FA" w:rsidP="00A40955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bottom w:val="nil"/>
            </w:tcBorders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DD44FA" w:rsidRPr="00437725" w:rsidRDefault="00DD44FA" w:rsidP="00A40955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1984" w:type="dxa"/>
            <w:vMerge w:val="restart"/>
          </w:tcPr>
          <w:p w:rsidR="00DD44FA" w:rsidRPr="00437725" w:rsidRDefault="00DD44FA" w:rsidP="00A40955">
            <w:pPr>
              <w:jc w:val="center"/>
              <w:rPr>
                <w:i/>
                <w:iCs/>
                <w:sz w:val="24"/>
                <w:szCs w:val="24"/>
              </w:rPr>
            </w:pPr>
          </w:p>
          <w:p w:rsidR="00DD44FA" w:rsidRPr="00800E10" w:rsidRDefault="00DD44FA" w:rsidP="00A40955">
            <w:pPr>
              <w:jc w:val="center"/>
              <w:rPr>
                <w:i/>
                <w:iCs/>
                <w:sz w:val="24"/>
                <w:szCs w:val="24"/>
              </w:rPr>
            </w:pPr>
            <w:r w:rsidRPr="00800E10">
              <w:rPr>
                <w:i/>
                <w:iCs/>
                <w:sz w:val="24"/>
                <w:szCs w:val="24"/>
              </w:rPr>
              <w:t>нет</w:t>
            </w:r>
          </w:p>
        </w:tc>
        <w:tc>
          <w:tcPr>
            <w:tcW w:w="3544" w:type="dxa"/>
            <w:vMerge w:val="restart"/>
          </w:tcPr>
          <w:p w:rsidR="00DD44FA" w:rsidRPr="00437725" w:rsidRDefault="00DD44FA" w:rsidP="00A40955">
            <w:pPr>
              <w:jc w:val="center"/>
              <w:rPr>
                <w:i/>
                <w:iCs/>
                <w:sz w:val="24"/>
                <w:szCs w:val="24"/>
              </w:rPr>
            </w:pPr>
          </w:p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A40955">
            <w:pPr>
              <w:ind w:left="57"/>
              <w:rPr>
                <w:i/>
                <w:iCs/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984" w:type="dxa"/>
            <w:vMerge/>
            <w:tcBorders>
              <w:bottom w:val="nil"/>
            </w:tcBorders>
            <w:vAlign w:val="bottom"/>
          </w:tcPr>
          <w:p w:rsidR="00DD44FA" w:rsidRPr="00437725" w:rsidRDefault="00DD44FA" w:rsidP="00A40955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bottom"/>
          </w:tcPr>
          <w:p w:rsidR="00DD44FA" w:rsidRPr="00437725" w:rsidRDefault="00DD44FA" w:rsidP="00A40955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</w:tcBorders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DD44FA" w:rsidRPr="00437725" w:rsidRDefault="00DD44FA" w:rsidP="00A40955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DD44FA" w:rsidRPr="00437725" w:rsidRDefault="00DD44FA" w:rsidP="00A40955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bottom"/>
          </w:tcPr>
          <w:p w:rsidR="00DD44FA" w:rsidRPr="00437725" w:rsidRDefault="00DD44FA" w:rsidP="00A40955">
            <w:pPr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bottom w:val="nil"/>
            </w:tcBorders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DD44FA" w:rsidRPr="00437725" w:rsidRDefault="00DD44FA" w:rsidP="00A40955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Автоприцепы: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DD44FA" w:rsidRPr="00437725" w:rsidRDefault="00DD44FA" w:rsidP="00A40955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DD44FA" w:rsidRPr="00437725" w:rsidRDefault="00DD44FA" w:rsidP="00A40955">
            <w:pPr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A40955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A40955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нет</w:t>
            </w:r>
          </w:p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A40955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</w:tcBorders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DD44FA" w:rsidRPr="00437725" w:rsidRDefault="00DD44FA" w:rsidP="00A40955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DD44FA" w:rsidRPr="00437725" w:rsidRDefault="00DD44FA" w:rsidP="00A40955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</w:tcBorders>
            <w:vAlign w:val="bottom"/>
          </w:tcPr>
          <w:p w:rsidR="00DD44FA" w:rsidRPr="00437725" w:rsidRDefault="00DD44FA" w:rsidP="00A40955">
            <w:pPr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bottom w:val="nil"/>
            </w:tcBorders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4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DD44FA" w:rsidRPr="00437725" w:rsidRDefault="00DD44FA" w:rsidP="00A40955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Мототранспортные средства: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DD44FA" w:rsidRPr="00437725" w:rsidRDefault="00DD44FA" w:rsidP="00A40955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DD44FA" w:rsidRPr="00437725" w:rsidRDefault="00DD44FA" w:rsidP="00A40955">
            <w:pPr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A40955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DD44FA" w:rsidRPr="002142BE" w:rsidRDefault="00DD44FA" w:rsidP="00A40955">
            <w:pPr>
              <w:jc w:val="center"/>
              <w:rPr>
                <w:i/>
                <w:iCs/>
                <w:sz w:val="24"/>
                <w:szCs w:val="24"/>
              </w:rPr>
            </w:pPr>
            <w:r w:rsidRPr="002142BE">
              <w:rPr>
                <w:i/>
                <w:iCs/>
                <w:sz w:val="24"/>
                <w:szCs w:val="24"/>
              </w:rPr>
              <w:t>нет</w:t>
            </w:r>
          </w:p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A40955">
            <w:pPr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</w:tcBorders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DD44FA" w:rsidRPr="00437725" w:rsidRDefault="00DD44FA" w:rsidP="00A40955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DD44FA" w:rsidRPr="00437725" w:rsidRDefault="00DD44FA" w:rsidP="00A40955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</w:tcBorders>
            <w:vAlign w:val="bottom"/>
          </w:tcPr>
          <w:p w:rsidR="00DD44FA" w:rsidRPr="00437725" w:rsidRDefault="00DD44FA" w:rsidP="00A40955">
            <w:pPr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bottom w:val="nil"/>
            </w:tcBorders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5</w:t>
            </w:r>
          </w:p>
        </w:tc>
        <w:tc>
          <w:tcPr>
            <w:tcW w:w="3828" w:type="dxa"/>
            <w:vMerge w:val="restart"/>
          </w:tcPr>
          <w:p w:rsidR="00DD44FA" w:rsidRPr="00437725" w:rsidRDefault="00DD44FA" w:rsidP="00A40955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Сельскохозяйственная техника:</w:t>
            </w:r>
          </w:p>
          <w:p w:rsidR="00DD44FA" w:rsidRPr="00437725" w:rsidRDefault="00DD44FA" w:rsidP="00A40955">
            <w:pPr>
              <w:ind w:left="114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DD44FA" w:rsidRPr="00437725" w:rsidRDefault="00DD44FA" w:rsidP="00A40955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DD44FA" w:rsidRPr="00437725" w:rsidRDefault="00DD44FA" w:rsidP="00A40955">
            <w:pPr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bottom w:val="nil"/>
            </w:tcBorders>
            <w:vAlign w:val="bottom"/>
          </w:tcPr>
          <w:p w:rsidR="00DD44FA" w:rsidRPr="00437725" w:rsidRDefault="00DD44FA" w:rsidP="00A40955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A40955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нет</w:t>
            </w:r>
          </w:p>
        </w:tc>
        <w:tc>
          <w:tcPr>
            <w:tcW w:w="3544" w:type="dxa"/>
            <w:vMerge w:val="restart"/>
            <w:tcBorders>
              <w:top w:val="nil"/>
            </w:tcBorders>
          </w:tcPr>
          <w:p w:rsidR="00DD44FA" w:rsidRPr="00437725" w:rsidRDefault="00DD44FA" w:rsidP="00A40955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</w:tcBorders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DD44FA" w:rsidRPr="00437725" w:rsidRDefault="00DD44FA" w:rsidP="00A40955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DD44FA" w:rsidRPr="00437725" w:rsidRDefault="00DD44FA" w:rsidP="00A40955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bottom"/>
          </w:tcPr>
          <w:p w:rsidR="00DD44FA" w:rsidRPr="00437725" w:rsidRDefault="00DD44FA" w:rsidP="00A40955">
            <w:pPr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bottom w:val="nil"/>
            </w:tcBorders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6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DD44FA" w:rsidRPr="00437725" w:rsidRDefault="00DD44FA" w:rsidP="00A40955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Водный транспорт: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DD44FA" w:rsidRPr="00437725" w:rsidRDefault="00DD44FA" w:rsidP="00A40955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:rsidR="00DD44FA" w:rsidRPr="00437725" w:rsidRDefault="00DD44FA" w:rsidP="00A40955">
            <w:pPr>
              <w:jc w:val="center"/>
              <w:rPr>
                <w:i/>
                <w:iCs/>
                <w:sz w:val="24"/>
                <w:szCs w:val="24"/>
              </w:rPr>
            </w:pPr>
          </w:p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A40955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DD44FA" w:rsidRPr="00437725" w:rsidRDefault="00DD44FA" w:rsidP="00A40955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нет</w:t>
            </w:r>
          </w:p>
        </w:tc>
        <w:tc>
          <w:tcPr>
            <w:tcW w:w="3544" w:type="dxa"/>
            <w:vMerge/>
            <w:tcBorders>
              <w:bottom w:val="nil"/>
            </w:tcBorders>
            <w:vAlign w:val="bottom"/>
          </w:tcPr>
          <w:p w:rsidR="00DD44FA" w:rsidRPr="00437725" w:rsidRDefault="00DD44FA" w:rsidP="00A40955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</w:tcBorders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DD44FA" w:rsidRPr="00437725" w:rsidRDefault="00DD44FA" w:rsidP="00A40955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DD44FA" w:rsidRPr="00437725" w:rsidRDefault="00DD44FA" w:rsidP="00A40955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</w:tcBorders>
            <w:vAlign w:val="bottom"/>
          </w:tcPr>
          <w:p w:rsidR="00DD44FA" w:rsidRPr="00437725" w:rsidRDefault="00DD44FA" w:rsidP="00A40955">
            <w:pPr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bottom w:val="nil"/>
            </w:tcBorders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7</w:t>
            </w:r>
          </w:p>
        </w:tc>
        <w:tc>
          <w:tcPr>
            <w:tcW w:w="3828" w:type="dxa"/>
            <w:vMerge w:val="restart"/>
          </w:tcPr>
          <w:p w:rsidR="00DD44FA" w:rsidRPr="00437725" w:rsidRDefault="00DD44FA" w:rsidP="00A40955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Воздушный транспорт:</w:t>
            </w:r>
          </w:p>
          <w:p w:rsidR="00DD44FA" w:rsidRPr="00437725" w:rsidRDefault="00DD44FA" w:rsidP="00A40955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1) </w:t>
            </w:r>
          </w:p>
          <w:p w:rsidR="00DD44FA" w:rsidRPr="00437725" w:rsidRDefault="00DD44FA" w:rsidP="00A40955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984" w:type="dxa"/>
            <w:vMerge w:val="restart"/>
          </w:tcPr>
          <w:p w:rsidR="00DD44FA" w:rsidRDefault="00DD44FA" w:rsidP="00A40955">
            <w:pPr>
              <w:jc w:val="center"/>
              <w:rPr>
                <w:sz w:val="24"/>
                <w:szCs w:val="24"/>
              </w:rPr>
            </w:pPr>
          </w:p>
          <w:p w:rsidR="00DD44FA" w:rsidRPr="002142BE" w:rsidRDefault="00DD44FA" w:rsidP="00A40955">
            <w:pPr>
              <w:jc w:val="center"/>
              <w:rPr>
                <w:i/>
                <w:iCs/>
                <w:sz w:val="24"/>
                <w:szCs w:val="24"/>
              </w:rPr>
            </w:pPr>
            <w:r w:rsidRPr="002142BE">
              <w:rPr>
                <w:i/>
                <w:iCs/>
                <w:sz w:val="24"/>
                <w:szCs w:val="24"/>
              </w:rPr>
              <w:t>нет</w:t>
            </w:r>
          </w:p>
        </w:tc>
        <w:tc>
          <w:tcPr>
            <w:tcW w:w="3544" w:type="dxa"/>
            <w:vMerge w:val="restart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vMerge/>
            <w:vAlign w:val="bottom"/>
          </w:tcPr>
          <w:p w:rsidR="00DD44FA" w:rsidRPr="00437725" w:rsidRDefault="00DD44FA" w:rsidP="00A40955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bottom"/>
          </w:tcPr>
          <w:p w:rsidR="00DD44FA" w:rsidRPr="00437725" w:rsidRDefault="00DD44FA" w:rsidP="00A40955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bottom"/>
          </w:tcPr>
          <w:p w:rsidR="00DD44FA" w:rsidRPr="00437725" w:rsidRDefault="00DD44FA" w:rsidP="00A40955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</w:tcBorders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vMerge/>
            <w:vAlign w:val="bottom"/>
          </w:tcPr>
          <w:p w:rsidR="00DD44FA" w:rsidRPr="00437725" w:rsidRDefault="00DD44FA" w:rsidP="00A40955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bottom"/>
          </w:tcPr>
          <w:p w:rsidR="00DD44FA" w:rsidRPr="00437725" w:rsidRDefault="00DD44FA" w:rsidP="00A40955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bottom"/>
          </w:tcPr>
          <w:p w:rsidR="00DD44FA" w:rsidRPr="00437725" w:rsidRDefault="00DD44FA" w:rsidP="00A40955">
            <w:pPr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bottom w:val="nil"/>
            </w:tcBorders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8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DD44FA" w:rsidRPr="00437725" w:rsidRDefault="00DD44FA" w:rsidP="00A40955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Иные транспортные средства: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DD44FA" w:rsidRPr="00437725" w:rsidRDefault="00DD44FA" w:rsidP="00A40955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DD44FA" w:rsidRPr="00437725" w:rsidRDefault="00DD44FA" w:rsidP="00A40955">
            <w:pPr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A40955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DD44FA" w:rsidRPr="002142BE" w:rsidRDefault="00DD44FA" w:rsidP="00A40955">
            <w:pPr>
              <w:jc w:val="center"/>
              <w:rPr>
                <w:i/>
                <w:iCs/>
                <w:sz w:val="24"/>
                <w:szCs w:val="24"/>
              </w:rPr>
            </w:pPr>
            <w:r w:rsidRPr="002142BE">
              <w:rPr>
                <w:i/>
                <w:iCs/>
                <w:sz w:val="24"/>
                <w:szCs w:val="24"/>
              </w:rPr>
              <w:t>нет</w:t>
            </w:r>
          </w:p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DD44FA" w:rsidRPr="00437725" w:rsidRDefault="00DD44FA" w:rsidP="00A40955">
            <w:pPr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595" w:type="dxa"/>
            <w:tcBorders>
              <w:top w:val="nil"/>
            </w:tcBorders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DD44FA" w:rsidRPr="00437725" w:rsidRDefault="00DD44FA" w:rsidP="00A40955">
            <w:pPr>
              <w:ind w:left="57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DD44FA" w:rsidRPr="00437725" w:rsidRDefault="00DD44FA" w:rsidP="00A40955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</w:tcBorders>
            <w:vAlign w:val="bottom"/>
          </w:tcPr>
          <w:p w:rsidR="00DD44FA" w:rsidRPr="00437725" w:rsidRDefault="00DD44FA" w:rsidP="00A40955">
            <w:pPr>
              <w:rPr>
                <w:sz w:val="24"/>
                <w:szCs w:val="24"/>
              </w:rPr>
            </w:pPr>
          </w:p>
        </w:tc>
      </w:tr>
    </w:tbl>
    <w:p w:rsidR="00DD44FA" w:rsidRPr="00437725" w:rsidRDefault="00DD44FA" w:rsidP="00AC1A8B">
      <w:pPr>
        <w:ind w:firstLine="567"/>
        <w:jc w:val="both"/>
        <w:rPr>
          <w:vertAlign w:val="superscript"/>
        </w:rPr>
      </w:pPr>
    </w:p>
    <w:p w:rsidR="00DD44FA" w:rsidRPr="00437725" w:rsidRDefault="00DD44FA" w:rsidP="00AC1A8B">
      <w:pPr>
        <w:jc w:val="both"/>
        <w:rPr>
          <w:vertAlign w:val="superscript"/>
        </w:rPr>
      </w:pPr>
      <w:r w:rsidRPr="00437725">
        <w:rPr>
          <w:vertAlign w:val="superscript"/>
        </w:rPr>
        <w:t>_______________________</w:t>
      </w:r>
    </w:p>
    <w:p w:rsidR="00DD44FA" w:rsidRPr="00437725" w:rsidRDefault="00DD44FA" w:rsidP="00AC1A8B">
      <w:pPr>
        <w:jc w:val="both"/>
        <w:rPr>
          <w:vertAlign w:val="superscript"/>
        </w:rPr>
      </w:pPr>
    </w:p>
    <w:p w:rsidR="00DD44FA" w:rsidRPr="00437725" w:rsidRDefault="00DD44FA" w:rsidP="00AC1A8B">
      <w:pPr>
        <w:ind w:firstLine="567"/>
        <w:jc w:val="both"/>
      </w:pPr>
      <w:r w:rsidRPr="00437725">
        <w:rPr>
          <w:vertAlign w:val="superscript"/>
        </w:rPr>
        <w:t>1</w:t>
      </w:r>
      <w:r w:rsidRPr="00437725">
        <w:t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федерального государственного служащего, который представляет сведения.</w:t>
      </w:r>
    </w:p>
    <w:p w:rsidR="00DD44FA" w:rsidRPr="00437725" w:rsidRDefault="00DD44FA" w:rsidP="00AC1A8B">
      <w:pPr>
        <w:ind w:firstLine="567"/>
        <w:jc w:val="both"/>
      </w:pPr>
    </w:p>
    <w:p w:rsidR="00DD44FA" w:rsidRPr="00437725" w:rsidRDefault="00DD44FA" w:rsidP="00AC1A8B">
      <w:pPr>
        <w:rPr>
          <w:sz w:val="24"/>
          <w:szCs w:val="24"/>
        </w:rPr>
      </w:pPr>
    </w:p>
    <w:p w:rsidR="00DD44FA" w:rsidRPr="00437725" w:rsidRDefault="00DD44FA" w:rsidP="00AC1A8B">
      <w:pPr>
        <w:pageBreakBefore/>
        <w:spacing w:after="360"/>
        <w:ind w:firstLine="567"/>
        <w:jc w:val="both"/>
        <w:rPr>
          <w:b/>
          <w:bCs/>
          <w:sz w:val="24"/>
          <w:szCs w:val="24"/>
        </w:rPr>
      </w:pPr>
      <w:r w:rsidRPr="00437725">
        <w:rPr>
          <w:b/>
          <w:bCs/>
          <w:sz w:val="24"/>
          <w:szCs w:val="24"/>
        </w:rPr>
        <w:t>Раздел 3. Сведения о денежных средствах, находящихся на счетах в банках и иных кредитных организациях</w:t>
      </w:r>
    </w:p>
    <w:tbl>
      <w:tblPr>
        <w:tblW w:w="985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261"/>
        <w:gridCol w:w="1493"/>
        <w:gridCol w:w="1494"/>
        <w:gridCol w:w="1453"/>
        <w:gridCol w:w="1559"/>
      </w:tblGrid>
      <w:tr w:rsidR="00DD44FA" w:rsidRPr="00437725">
        <w:tc>
          <w:tcPr>
            <w:tcW w:w="595" w:type="dxa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№</w:t>
            </w:r>
            <w:r w:rsidRPr="00437725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261" w:type="dxa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Наименование и адрес банка или иной кредитной организации</w:t>
            </w:r>
          </w:p>
        </w:tc>
        <w:tc>
          <w:tcPr>
            <w:tcW w:w="1493" w:type="dxa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Вид и валюта счета </w:t>
            </w:r>
            <w:r w:rsidRPr="00437725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494" w:type="dxa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Дата открытия счета</w:t>
            </w:r>
          </w:p>
        </w:tc>
        <w:tc>
          <w:tcPr>
            <w:tcW w:w="1453" w:type="dxa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Номер счета</w:t>
            </w:r>
          </w:p>
        </w:tc>
        <w:tc>
          <w:tcPr>
            <w:tcW w:w="1559" w:type="dxa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Остаток на счете </w:t>
            </w:r>
            <w:r w:rsidRPr="00437725">
              <w:rPr>
                <w:sz w:val="24"/>
                <w:szCs w:val="24"/>
                <w:vertAlign w:val="superscript"/>
              </w:rPr>
              <w:t>2</w:t>
            </w:r>
            <w:r w:rsidRPr="00437725">
              <w:rPr>
                <w:sz w:val="24"/>
                <w:szCs w:val="24"/>
              </w:rPr>
              <w:t xml:space="preserve"> (руб.)</w:t>
            </w:r>
          </w:p>
        </w:tc>
      </w:tr>
      <w:tr w:rsidR="00DD44FA" w:rsidRPr="00437725">
        <w:tc>
          <w:tcPr>
            <w:tcW w:w="595" w:type="dxa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2</w:t>
            </w:r>
          </w:p>
        </w:tc>
        <w:tc>
          <w:tcPr>
            <w:tcW w:w="1493" w:type="dxa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3</w:t>
            </w:r>
          </w:p>
        </w:tc>
        <w:tc>
          <w:tcPr>
            <w:tcW w:w="1494" w:type="dxa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4</w:t>
            </w:r>
          </w:p>
        </w:tc>
        <w:tc>
          <w:tcPr>
            <w:tcW w:w="1453" w:type="dxa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6</w:t>
            </w:r>
          </w:p>
        </w:tc>
      </w:tr>
      <w:tr w:rsidR="00DD44FA" w:rsidRPr="00437725">
        <w:trPr>
          <w:trHeight w:val="660"/>
        </w:trPr>
        <w:tc>
          <w:tcPr>
            <w:tcW w:w="595" w:type="dxa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DD44FA" w:rsidRPr="00437725" w:rsidRDefault="00DD44FA" w:rsidP="00A40955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нет</w:t>
            </w:r>
          </w:p>
        </w:tc>
        <w:tc>
          <w:tcPr>
            <w:tcW w:w="1493" w:type="dxa"/>
          </w:tcPr>
          <w:p w:rsidR="00DD44FA" w:rsidRPr="00437725" w:rsidRDefault="00DD44FA" w:rsidP="00A40955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494" w:type="dxa"/>
          </w:tcPr>
          <w:p w:rsidR="00DD44FA" w:rsidRPr="00437725" w:rsidRDefault="00DD44FA" w:rsidP="00A40955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453" w:type="dxa"/>
          </w:tcPr>
          <w:p w:rsidR="00DD44FA" w:rsidRPr="00437725" w:rsidRDefault="00DD44FA" w:rsidP="00A40955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:rsidR="00DD44FA" w:rsidRPr="00437725" w:rsidRDefault="00DD44FA" w:rsidP="00A40955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</w:tbl>
    <w:p w:rsidR="00DD44FA" w:rsidRPr="00437725" w:rsidRDefault="00DD44FA" w:rsidP="00AC1A8B">
      <w:pPr>
        <w:ind w:firstLine="567"/>
        <w:jc w:val="both"/>
        <w:rPr>
          <w:vertAlign w:val="superscript"/>
        </w:rPr>
      </w:pPr>
    </w:p>
    <w:p w:rsidR="00DD44FA" w:rsidRPr="00437725" w:rsidRDefault="00DD44FA" w:rsidP="00AC1A8B">
      <w:pPr>
        <w:jc w:val="both"/>
        <w:rPr>
          <w:vertAlign w:val="superscript"/>
        </w:rPr>
      </w:pPr>
      <w:r w:rsidRPr="00437725">
        <w:rPr>
          <w:vertAlign w:val="superscript"/>
        </w:rPr>
        <w:t>___________________________</w:t>
      </w:r>
    </w:p>
    <w:p w:rsidR="00DD44FA" w:rsidRPr="00437725" w:rsidRDefault="00DD44FA" w:rsidP="00AC1A8B">
      <w:pPr>
        <w:jc w:val="both"/>
        <w:rPr>
          <w:vertAlign w:val="superscript"/>
        </w:rPr>
      </w:pPr>
    </w:p>
    <w:p w:rsidR="00DD44FA" w:rsidRPr="00437725" w:rsidRDefault="00DD44FA" w:rsidP="00AC1A8B">
      <w:pPr>
        <w:ind w:firstLine="567"/>
        <w:jc w:val="both"/>
      </w:pPr>
      <w:r w:rsidRPr="00437725">
        <w:rPr>
          <w:vertAlign w:val="superscript"/>
        </w:rPr>
        <w:t>1</w:t>
      </w:r>
      <w:r w:rsidRPr="00437725">
        <w:t> Указываются вид счета (депозитный, текущий, расчетный, ссудный и другие) и валюта счета.</w:t>
      </w:r>
    </w:p>
    <w:p w:rsidR="00DD44FA" w:rsidRPr="00437725" w:rsidRDefault="00DD44FA" w:rsidP="00AC1A8B">
      <w:pPr>
        <w:ind w:firstLine="567"/>
        <w:jc w:val="both"/>
      </w:pPr>
      <w:r w:rsidRPr="00437725">
        <w:rPr>
          <w:vertAlign w:val="superscript"/>
        </w:rPr>
        <w:t>2</w:t>
      </w:r>
      <w:r w:rsidRPr="00437725">
        <w:t> 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DD44FA" w:rsidRPr="00437725" w:rsidRDefault="00DD44FA" w:rsidP="00AC1A8B">
      <w:pPr>
        <w:rPr>
          <w:sz w:val="24"/>
          <w:szCs w:val="24"/>
        </w:rPr>
      </w:pPr>
    </w:p>
    <w:p w:rsidR="00DD44FA" w:rsidRPr="00437725" w:rsidRDefault="00DD44FA" w:rsidP="00AC1A8B">
      <w:pPr>
        <w:pageBreakBefore/>
        <w:ind w:firstLine="567"/>
        <w:rPr>
          <w:b/>
          <w:bCs/>
          <w:sz w:val="24"/>
          <w:szCs w:val="24"/>
        </w:rPr>
      </w:pPr>
      <w:r w:rsidRPr="00437725">
        <w:rPr>
          <w:b/>
          <w:bCs/>
          <w:sz w:val="24"/>
          <w:szCs w:val="24"/>
        </w:rPr>
        <w:t>Раздел 4. Сведения о ценных бумагах</w:t>
      </w:r>
    </w:p>
    <w:p w:rsidR="00DD44FA" w:rsidRPr="00437725" w:rsidRDefault="00DD44FA" w:rsidP="00AC1A8B">
      <w:pPr>
        <w:spacing w:after="360"/>
        <w:ind w:firstLine="567"/>
        <w:rPr>
          <w:b/>
          <w:bCs/>
          <w:sz w:val="24"/>
          <w:szCs w:val="24"/>
        </w:rPr>
      </w:pPr>
      <w:r w:rsidRPr="00437725">
        <w:rPr>
          <w:b/>
          <w:bCs/>
          <w:sz w:val="24"/>
          <w:szCs w:val="24"/>
        </w:rPr>
        <w:t>4.1. Акции и иное участие в коммерческих организациях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977"/>
        <w:gridCol w:w="2126"/>
        <w:gridCol w:w="1288"/>
        <w:gridCol w:w="1300"/>
        <w:gridCol w:w="1665"/>
      </w:tblGrid>
      <w:tr w:rsidR="00DD44FA" w:rsidRPr="00437725">
        <w:tc>
          <w:tcPr>
            <w:tcW w:w="595" w:type="dxa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№</w:t>
            </w:r>
            <w:r w:rsidRPr="00437725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977" w:type="dxa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Наименование и организационно-правовая форма организации </w:t>
            </w:r>
            <w:r w:rsidRPr="00437725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126" w:type="dxa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Место нахождения организации (адрес)</w:t>
            </w:r>
          </w:p>
        </w:tc>
        <w:tc>
          <w:tcPr>
            <w:tcW w:w="1288" w:type="dxa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Уставный капитал </w:t>
            </w:r>
            <w:r w:rsidRPr="00437725">
              <w:rPr>
                <w:sz w:val="24"/>
                <w:szCs w:val="24"/>
                <w:vertAlign w:val="superscript"/>
              </w:rPr>
              <w:t>2</w:t>
            </w:r>
            <w:r w:rsidRPr="00437725">
              <w:rPr>
                <w:sz w:val="24"/>
                <w:szCs w:val="24"/>
              </w:rPr>
              <w:br/>
              <w:t>(руб.)</w:t>
            </w:r>
          </w:p>
        </w:tc>
        <w:tc>
          <w:tcPr>
            <w:tcW w:w="1300" w:type="dxa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Доля участия </w:t>
            </w:r>
            <w:r w:rsidRPr="00437725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665" w:type="dxa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Основание участия </w:t>
            </w:r>
            <w:r w:rsidRPr="00437725">
              <w:rPr>
                <w:sz w:val="24"/>
                <w:szCs w:val="24"/>
                <w:vertAlign w:val="superscript"/>
              </w:rPr>
              <w:t>4</w:t>
            </w:r>
          </w:p>
        </w:tc>
      </w:tr>
      <w:tr w:rsidR="00DD44FA" w:rsidRPr="00437725">
        <w:tc>
          <w:tcPr>
            <w:tcW w:w="595" w:type="dxa"/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3</w:t>
            </w:r>
          </w:p>
        </w:tc>
        <w:tc>
          <w:tcPr>
            <w:tcW w:w="1288" w:type="dxa"/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4</w:t>
            </w:r>
          </w:p>
        </w:tc>
        <w:tc>
          <w:tcPr>
            <w:tcW w:w="1300" w:type="dxa"/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5</w:t>
            </w:r>
          </w:p>
        </w:tc>
        <w:tc>
          <w:tcPr>
            <w:tcW w:w="1665" w:type="dxa"/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6</w:t>
            </w:r>
          </w:p>
        </w:tc>
      </w:tr>
      <w:tr w:rsidR="00DD44FA" w:rsidRPr="00437725">
        <w:trPr>
          <w:trHeight w:val="660"/>
        </w:trPr>
        <w:tc>
          <w:tcPr>
            <w:tcW w:w="595" w:type="dxa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DD44FA" w:rsidRPr="00437725" w:rsidRDefault="00DD44FA" w:rsidP="00A40955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нет</w:t>
            </w:r>
          </w:p>
        </w:tc>
        <w:tc>
          <w:tcPr>
            <w:tcW w:w="2126" w:type="dxa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DD44FA" w:rsidRPr="00437725" w:rsidRDefault="00DD44FA" w:rsidP="00A40955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300" w:type="dxa"/>
          </w:tcPr>
          <w:p w:rsidR="00DD44FA" w:rsidRPr="00437725" w:rsidRDefault="00DD44FA" w:rsidP="00A40955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665" w:type="dxa"/>
          </w:tcPr>
          <w:p w:rsidR="00DD44FA" w:rsidRPr="00437725" w:rsidRDefault="00DD44FA" w:rsidP="00A40955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</w:tbl>
    <w:p w:rsidR="00DD44FA" w:rsidRPr="00437725" w:rsidRDefault="00DD44FA" w:rsidP="00AC1A8B">
      <w:pPr>
        <w:jc w:val="both"/>
        <w:rPr>
          <w:vertAlign w:val="superscript"/>
        </w:rPr>
      </w:pPr>
      <w:r w:rsidRPr="00437725">
        <w:rPr>
          <w:vertAlign w:val="superscript"/>
        </w:rPr>
        <w:t>____________________________</w:t>
      </w:r>
    </w:p>
    <w:p w:rsidR="00DD44FA" w:rsidRPr="00437725" w:rsidRDefault="00DD44FA" w:rsidP="00AC1A8B">
      <w:pPr>
        <w:jc w:val="both"/>
        <w:rPr>
          <w:vertAlign w:val="superscript"/>
        </w:rPr>
      </w:pPr>
    </w:p>
    <w:p w:rsidR="00DD44FA" w:rsidRPr="00437725" w:rsidRDefault="00DD44FA" w:rsidP="00AC1A8B">
      <w:pPr>
        <w:ind w:firstLine="567"/>
        <w:jc w:val="both"/>
      </w:pPr>
      <w:r w:rsidRPr="00437725">
        <w:rPr>
          <w:vertAlign w:val="superscript"/>
        </w:rPr>
        <w:t>1</w:t>
      </w:r>
      <w:r w:rsidRPr="00437725">
        <w:t> 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 и другие).</w:t>
      </w:r>
    </w:p>
    <w:p w:rsidR="00DD44FA" w:rsidRPr="00437725" w:rsidRDefault="00DD44FA" w:rsidP="00AC1A8B">
      <w:pPr>
        <w:ind w:firstLine="567"/>
        <w:jc w:val="both"/>
      </w:pPr>
      <w:r w:rsidRPr="00437725">
        <w:rPr>
          <w:vertAlign w:val="superscript"/>
        </w:rPr>
        <w:t>2</w:t>
      </w:r>
      <w:r w:rsidRPr="00437725">
        <w:t> 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DD44FA" w:rsidRPr="00437725" w:rsidRDefault="00DD44FA" w:rsidP="00AC1A8B">
      <w:pPr>
        <w:ind w:firstLine="567"/>
        <w:jc w:val="both"/>
      </w:pPr>
      <w:r w:rsidRPr="00437725">
        <w:rPr>
          <w:vertAlign w:val="superscript"/>
        </w:rPr>
        <w:t>3</w:t>
      </w:r>
      <w:r w:rsidRPr="00437725">
        <w:t> 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DD44FA" w:rsidRPr="00437725" w:rsidRDefault="00DD44FA" w:rsidP="00AC1A8B">
      <w:pPr>
        <w:ind w:firstLine="567"/>
        <w:jc w:val="both"/>
      </w:pPr>
      <w:r w:rsidRPr="00437725">
        <w:rPr>
          <w:vertAlign w:val="superscript"/>
        </w:rPr>
        <w:t>4</w:t>
      </w:r>
      <w:r w:rsidRPr="00437725">
        <w:t> 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DD44FA" w:rsidRPr="00437725" w:rsidRDefault="00DD44FA" w:rsidP="00AC1A8B">
      <w:pPr>
        <w:rPr>
          <w:sz w:val="24"/>
          <w:szCs w:val="24"/>
        </w:rPr>
      </w:pPr>
    </w:p>
    <w:p w:rsidR="00DD44FA" w:rsidRPr="00437725" w:rsidRDefault="00DD44FA" w:rsidP="00AC1A8B">
      <w:pPr>
        <w:rPr>
          <w:sz w:val="24"/>
          <w:szCs w:val="24"/>
        </w:rPr>
      </w:pPr>
    </w:p>
    <w:p w:rsidR="00DD44FA" w:rsidRPr="00437725" w:rsidRDefault="00DD44FA" w:rsidP="00AC1A8B">
      <w:pPr>
        <w:pageBreakBefore/>
        <w:spacing w:after="360"/>
        <w:ind w:firstLine="567"/>
        <w:jc w:val="both"/>
        <w:rPr>
          <w:b/>
          <w:bCs/>
          <w:sz w:val="24"/>
          <w:szCs w:val="24"/>
        </w:rPr>
      </w:pPr>
      <w:r w:rsidRPr="00437725">
        <w:rPr>
          <w:b/>
          <w:bCs/>
          <w:sz w:val="24"/>
          <w:szCs w:val="24"/>
        </w:rPr>
        <w:t>4.2. Иные ценные бумаги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127"/>
        <w:gridCol w:w="2280"/>
        <w:gridCol w:w="1830"/>
        <w:gridCol w:w="1454"/>
        <w:gridCol w:w="1665"/>
      </w:tblGrid>
      <w:tr w:rsidR="00DD44FA" w:rsidRPr="00437725">
        <w:tc>
          <w:tcPr>
            <w:tcW w:w="595" w:type="dxa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№</w:t>
            </w:r>
            <w:r w:rsidRPr="00437725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127" w:type="dxa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Вид ценной бумаги </w:t>
            </w:r>
            <w:r w:rsidRPr="00437725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280" w:type="dxa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Лицо, выпустившее ценную бумагу</w:t>
            </w:r>
          </w:p>
        </w:tc>
        <w:tc>
          <w:tcPr>
            <w:tcW w:w="1830" w:type="dxa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Номинальная величина обязательства</w:t>
            </w:r>
            <w:r w:rsidRPr="00437725">
              <w:rPr>
                <w:sz w:val="24"/>
                <w:szCs w:val="24"/>
              </w:rPr>
              <w:br/>
              <w:t>(руб.)</w:t>
            </w:r>
          </w:p>
        </w:tc>
        <w:tc>
          <w:tcPr>
            <w:tcW w:w="1454" w:type="dxa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Общее количество</w:t>
            </w:r>
          </w:p>
        </w:tc>
        <w:tc>
          <w:tcPr>
            <w:tcW w:w="1665" w:type="dxa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Общая стоимость </w:t>
            </w:r>
            <w:r w:rsidRPr="00437725">
              <w:rPr>
                <w:sz w:val="24"/>
                <w:szCs w:val="24"/>
                <w:vertAlign w:val="superscript"/>
              </w:rPr>
              <w:t>2</w:t>
            </w:r>
            <w:r w:rsidRPr="00437725">
              <w:rPr>
                <w:sz w:val="24"/>
                <w:szCs w:val="24"/>
              </w:rPr>
              <w:br/>
              <w:t>(руб.)</w:t>
            </w:r>
          </w:p>
        </w:tc>
      </w:tr>
      <w:tr w:rsidR="00DD44FA" w:rsidRPr="00437725">
        <w:tc>
          <w:tcPr>
            <w:tcW w:w="595" w:type="dxa"/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2</w:t>
            </w:r>
          </w:p>
        </w:tc>
        <w:tc>
          <w:tcPr>
            <w:tcW w:w="2280" w:type="dxa"/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3</w:t>
            </w:r>
          </w:p>
        </w:tc>
        <w:tc>
          <w:tcPr>
            <w:tcW w:w="1830" w:type="dxa"/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4</w:t>
            </w:r>
          </w:p>
        </w:tc>
        <w:tc>
          <w:tcPr>
            <w:tcW w:w="1454" w:type="dxa"/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5</w:t>
            </w:r>
          </w:p>
        </w:tc>
        <w:tc>
          <w:tcPr>
            <w:tcW w:w="1665" w:type="dxa"/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6</w:t>
            </w:r>
          </w:p>
        </w:tc>
      </w:tr>
      <w:tr w:rsidR="00DD44FA" w:rsidRPr="00437725">
        <w:trPr>
          <w:trHeight w:val="660"/>
        </w:trPr>
        <w:tc>
          <w:tcPr>
            <w:tcW w:w="595" w:type="dxa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DD44FA" w:rsidRPr="00437725" w:rsidRDefault="00DD44FA" w:rsidP="00A40955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нет</w:t>
            </w:r>
          </w:p>
        </w:tc>
        <w:tc>
          <w:tcPr>
            <w:tcW w:w="2280" w:type="dxa"/>
          </w:tcPr>
          <w:p w:rsidR="00DD44FA" w:rsidRPr="00437725" w:rsidRDefault="00DD44FA" w:rsidP="00A40955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</w:p>
        </w:tc>
      </w:tr>
    </w:tbl>
    <w:p w:rsidR="00DD44FA" w:rsidRPr="00437725" w:rsidRDefault="00DD44FA" w:rsidP="00AC1A8B">
      <w:pPr>
        <w:spacing w:before="240"/>
        <w:ind w:firstLine="567"/>
        <w:jc w:val="both"/>
        <w:rPr>
          <w:sz w:val="24"/>
          <w:szCs w:val="24"/>
        </w:rPr>
      </w:pPr>
      <w:r w:rsidRPr="00437725">
        <w:rPr>
          <w:sz w:val="24"/>
          <w:szCs w:val="24"/>
        </w:rPr>
        <w:t xml:space="preserve">Итого по разделу 4 “Сведения о ценных бумагах” суммарная декларированная стоимость ценных бумаг, включая доли участия в коммерческих организациях (руб.),       </w:t>
      </w:r>
      <w:r w:rsidRPr="00437725">
        <w:rPr>
          <w:i/>
          <w:iCs/>
          <w:sz w:val="24"/>
          <w:szCs w:val="24"/>
        </w:rPr>
        <w:t>0 рублей</w:t>
      </w:r>
    </w:p>
    <w:p w:rsidR="00DD44FA" w:rsidRPr="00437725" w:rsidRDefault="00DD44FA" w:rsidP="00AC1A8B">
      <w:pPr>
        <w:pBdr>
          <w:top w:val="single" w:sz="4" w:space="1" w:color="auto"/>
        </w:pBdr>
        <w:ind w:left="7797"/>
        <w:rPr>
          <w:sz w:val="2"/>
          <w:szCs w:val="2"/>
        </w:rPr>
      </w:pPr>
    </w:p>
    <w:p w:rsidR="00DD44FA" w:rsidRPr="00437725" w:rsidRDefault="00DD44FA" w:rsidP="00AC1A8B">
      <w:pPr>
        <w:tabs>
          <w:tab w:val="left" w:pos="6804"/>
        </w:tabs>
        <w:rPr>
          <w:sz w:val="24"/>
          <w:szCs w:val="24"/>
        </w:rPr>
      </w:pPr>
      <w:r w:rsidRPr="00437725">
        <w:rPr>
          <w:sz w:val="24"/>
          <w:szCs w:val="24"/>
        </w:rPr>
        <w:tab/>
        <w:t>.</w:t>
      </w:r>
    </w:p>
    <w:p w:rsidR="00DD44FA" w:rsidRPr="00437725" w:rsidRDefault="00DD44FA" w:rsidP="00AC1A8B">
      <w:pPr>
        <w:pBdr>
          <w:top w:val="single" w:sz="4" w:space="1" w:color="auto"/>
        </w:pBdr>
        <w:ind w:right="3175"/>
        <w:rPr>
          <w:sz w:val="2"/>
          <w:szCs w:val="2"/>
        </w:rPr>
      </w:pPr>
    </w:p>
    <w:p w:rsidR="00DD44FA" w:rsidRPr="00437725" w:rsidRDefault="00DD44FA" w:rsidP="00AC1A8B">
      <w:pPr>
        <w:spacing w:before="600"/>
        <w:rPr>
          <w:sz w:val="24"/>
          <w:szCs w:val="24"/>
        </w:rPr>
      </w:pPr>
      <w:r w:rsidRPr="00437725">
        <w:rPr>
          <w:sz w:val="24"/>
          <w:szCs w:val="24"/>
        </w:rPr>
        <w:t>_________________</w:t>
      </w:r>
    </w:p>
    <w:p w:rsidR="00DD44FA" w:rsidRPr="00437725" w:rsidRDefault="00DD44FA" w:rsidP="00AC1A8B">
      <w:pPr>
        <w:ind w:firstLine="567"/>
        <w:jc w:val="both"/>
      </w:pPr>
      <w:r w:rsidRPr="00437725">
        <w:rPr>
          <w:vertAlign w:val="superscript"/>
        </w:rPr>
        <w:t>1</w:t>
      </w:r>
      <w:r w:rsidRPr="00437725">
        <w:t> Указываются все ценные бумаги по видам (облигации, векселя и другие), за исключением акций, указанных в подразделе “Акции и иное участие в коммерческих организациях”.</w:t>
      </w:r>
    </w:p>
    <w:p w:rsidR="00DD44FA" w:rsidRPr="00437725" w:rsidRDefault="00DD44FA" w:rsidP="00AC1A8B">
      <w:pPr>
        <w:ind w:firstLine="567"/>
        <w:jc w:val="both"/>
      </w:pPr>
      <w:r w:rsidRPr="00437725">
        <w:rPr>
          <w:vertAlign w:val="superscript"/>
        </w:rPr>
        <w:t>2</w:t>
      </w:r>
      <w:r w:rsidRPr="00437725">
        <w:t> Указывается общая стоимость ценных бумаг данного вида исходя из стоимости их приобретения (а если ее нельзя определить –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DD44FA" w:rsidRPr="00437725" w:rsidRDefault="00DD44FA" w:rsidP="00AC1A8B">
      <w:pPr>
        <w:rPr>
          <w:sz w:val="24"/>
          <w:szCs w:val="24"/>
        </w:rPr>
      </w:pPr>
    </w:p>
    <w:p w:rsidR="00DD44FA" w:rsidRPr="00437725" w:rsidRDefault="00DD44FA" w:rsidP="00AC1A8B">
      <w:pPr>
        <w:pageBreakBefore/>
        <w:ind w:firstLine="567"/>
        <w:jc w:val="both"/>
        <w:rPr>
          <w:b/>
          <w:bCs/>
          <w:sz w:val="24"/>
          <w:szCs w:val="24"/>
        </w:rPr>
      </w:pPr>
      <w:r w:rsidRPr="00437725">
        <w:rPr>
          <w:b/>
          <w:bCs/>
          <w:sz w:val="24"/>
          <w:szCs w:val="24"/>
        </w:rPr>
        <w:t>Раздел 5. Сведения об обязательствах имущественного характера</w:t>
      </w:r>
    </w:p>
    <w:p w:rsidR="00DD44FA" w:rsidRPr="00437725" w:rsidRDefault="00DD44FA" w:rsidP="00AC1A8B">
      <w:pPr>
        <w:spacing w:after="360"/>
        <w:ind w:firstLine="567"/>
        <w:rPr>
          <w:b/>
          <w:bCs/>
          <w:sz w:val="24"/>
          <w:szCs w:val="24"/>
        </w:rPr>
      </w:pPr>
      <w:r w:rsidRPr="00437725">
        <w:rPr>
          <w:b/>
          <w:bCs/>
          <w:sz w:val="24"/>
          <w:szCs w:val="24"/>
        </w:rPr>
        <w:t xml:space="preserve">5.1. Объекты недвижимого имущества, находящиеся в пользовании </w:t>
      </w:r>
      <w:r w:rsidRPr="00437725"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1701"/>
        <w:gridCol w:w="1985"/>
        <w:gridCol w:w="1984"/>
        <w:gridCol w:w="2552"/>
        <w:gridCol w:w="1134"/>
      </w:tblGrid>
      <w:tr w:rsidR="00DD44FA" w:rsidRPr="00437725">
        <w:tc>
          <w:tcPr>
            <w:tcW w:w="595" w:type="dxa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№</w:t>
            </w:r>
            <w:r w:rsidRPr="00437725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701" w:type="dxa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Вид имущества </w:t>
            </w:r>
            <w:r w:rsidRPr="00437725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85" w:type="dxa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Вид и сроки пользо</w:t>
            </w:r>
            <w:r w:rsidRPr="00437725">
              <w:rPr>
                <w:sz w:val="24"/>
                <w:szCs w:val="24"/>
              </w:rPr>
              <w:softHyphen/>
              <w:t xml:space="preserve">вания </w:t>
            </w:r>
            <w:r w:rsidRPr="00437725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4" w:type="dxa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Основание пользования </w:t>
            </w:r>
            <w:r w:rsidRPr="00437725"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2552" w:type="dxa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Место нахождения (адрес)</w:t>
            </w:r>
          </w:p>
        </w:tc>
        <w:tc>
          <w:tcPr>
            <w:tcW w:w="1134" w:type="dxa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Площадь</w:t>
            </w:r>
            <w:r w:rsidRPr="00437725">
              <w:rPr>
                <w:sz w:val="24"/>
                <w:szCs w:val="24"/>
              </w:rPr>
              <w:br/>
              <w:t>(кв. м)</w:t>
            </w:r>
          </w:p>
        </w:tc>
      </w:tr>
      <w:tr w:rsidR="00DD44FA" w:rsidRPr="00437725">
        <w:tc>
          <w:tcPr>
            <w:tcW w:w="595" w:type="dxa"/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4</w:t>
            </w:r>
          </w:p>
        </w:tc>
        <w:tc>
          <w:tcPr>
            <w:tcW w:w="2552" w:type="dxa"/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6</w:t>
            </w:r>
          </w:p>
        </w:tc>
      </w:tr>
      <w:tr w:rsidR="00DD44FA" w:rsidRPr="00437725">
        <w:trPr>
          <w:trHeight w:val="660"/>
        </w:trPr>
        <w:tc>
          <w:tcPr>
            <w:tcW w:w="595" w:type="dxa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D44FA" w:rsidRPr="00437725" w:rsidRDefault="00DD44FA" w:rsidP="00A40955">
            <w:pPr>
              <w:jc w:val="center"/>
              <w:rPr>
                <w:i/>
                <w:iCs/>
                <w:sz w:val="24"/>
                <w:szCs w:val="24"/>
              </w:rPr>
            </w:pPr>
            <w:r w:rsidRPr="00437725">
              <w:rPr>
                <w:i/>
                <w:iCs/>
                <w:sz w:val="24"/>
                <w:szCs w:val="24"/>
              </w:rPr>
              <w:t xml:space="preserve">Квартира </w:t>
            </w:r>
            <w:r w:rsidRPr="00437725">
              <w:rPr>
                <w:i/>
                <w:iCs/>
                <w:sz w:val="24"/>
                <w:szCs w:val="24"/>
              </w:rPr>
              <w:br/>
            </w:r>
          </w:p>
        </w:tc>
        <w:tc>
          <w:tcPr>
            <w:tcW w:w="1985" w:type="dxa"/>
          </w:tcPr>
          <w:p w:rsidR="00DD44FA" w:rsidRPr="00437725" w:rsidRDefault="00DD44FA" w:rsidP="00A40955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Нет</w:t>
            </w:r>
          </w:p>
        </w:tc>
        <w:tc>
          <w:tcPr>
            <w:tcW w:w="1984" w:type="dxa"/>
          </w:tcPr>
          <w:p w:rsidR="00DD44FA" w:rsidRPr="00437725" w:rsidRDefault="00DD44FA" w:rsidP="00A40955">
            <w:pPr>
              <w:ind w:right="-28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2" w:type="dxa"/>
          </w:tcPr>
          <w:p w:rsidR="00DD44FA" w:rsidRPr="00437725" w:rsidRDefault="00DD44FA" w:rsidP="00A40955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</w:tcPr>
          <w:p w:rsidR="00DD44FA" w:rsidRPr="00437725" w:rsidRDefault="00DD44FA" w:rsidP="00A40955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D44FA" w:rsidRPr="00437725">
        <w:trPr>
          <w:trHeight w:val="660"/>
        </w:trPr>
        <w:tc>
          <w:tcPr>
            <w:tcW w:w="595" w:type="dxa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D44FA" w:rsidRPr="00437725" w:rsidRDefault="00DD44FA" w:rsidP="00A40955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Ж</w:t>
            </w:r>
            <w:r w:rsidRPr="00437725">
              <w:rPr>
                <w:i/>
                <w:iCs/>
                <w:sz w:val="24"/>
                <w:szCs w:val="24"/>
              </w:rPr>
              <w:t>илой дом</w:t>
            </w:r>
          </w:p>
          <w:p w:rsidR="00DD44FA" w:rsidRPr="00437725" w:rsidRDefault="00DD44FA" w:rsidP="00A40955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DD44FA" w:rsidRPr="00437725" w:rsidRDefault="00DD44FA" w:rsidP="00A40955">
            <w:pPr>
              <w:ind w:left="57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Нет</w:t>
            </w:r>
          </w:p>
        </w:tc>
        <w:tc>
          <w:tcPr>
            <w:tcW w:w="1984" w:type="dxa"/>
          </w:tcPr>
          <w:p w:rsidR="00DD44FA" w:rsidRPr="00437725" w:rsidRDefault="00DD44FA" w:rsidP="00A40955">
            <w:pPr>
              <w:ind w:left="57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2" w:type="dxa"/>
          </w:tcPr>
          <w:p w:rsidR="00DD44FA" w:rsidRPr="00437725" w:rsidRDefault="00DD44FA" w:rsidP="00A40955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DD44FA" w:rsidRPr="00437725" w:rsidRDefault="00DD44FA" w:rsidP="00A40955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D44FA" w:rsidRPr="00437725">
        <w:trPr>
          <w:trHeight w:val="660"/>
        </w:trPr>
        <w:tc>
          <w:tcPr>
            <w:tcW w:w="595" w:type="dxa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DD44FA" w:rsidRPr="00B1164B" w:rsidRDefault="00DD44FA" w:rsidP="00A40955">
            <w:pPr>
              <w:ind w:left="57"/>
              <w:jc w:val="center"/>
              <w:rPr>
                <w:sz w:val="24"/>
                <w:szCs w:val="24"/>
                <w:highlight w:val="green"/>
              </w:rPr>
            </w:pPr>
            <w:r>
              <w:rPr>
                <w:i/>
                <w:iCs/>
                <w:sz w:val="24"/>
                <w:szCs w:val="24"/>
              </w:rPr>
              <w:t>З</w:t>
            </w:r>
            <w:r w:rsidRPr="000C3EBB">
              <w:rPr>
                <w:i/>
                <w:iCs/>
                <w:sz w:val="24"/>
                <w:szCs w:val="24"/>
              </w:rPr>
              <w:t>емельный участок</w:t>
            </w:r>
          </w:p>
        </w:tc>
        <w:tc>
          <w:tcPr>
            <w:tcW w:w="1985" w:type="dxa"/>
          </w:tcPr>
          <w:p w:rsidR="00DD44FA" w:rsidRPr="00B1164B" w:rsidRDefault="00DD44FA" w:rsidP="00A40955">
            <w:pPr>
              <w:ind w:left="57"/>
              <w:jc w:val="center"/>
              <w:rPr>
                <w:i/>
                <w:iCs/>
                <w:sz w:val="24"/>
                <w:szCs w:val="24"/>
                <w:highlight w:val="green"/>
              </w:rPr>
            </w:pPr>
            <w:r>
              <w:rPr>
                <w:i/>
                <w:iCs/>
                <w:sz w:val="24"/>
                <w:szCs w:val="24"/>
                <w:highlight w:val="green"/>
              </w:rPr>
              <w:t>нет</w:t>
            </w:r>
          </w:p>
        </w:tc>
        <w:tc>
          <w:tcPr>
            <w:tcW w:w="1984" w:type="dxa"/>
          </w:tcPr>
          <w:p w:rsidR="00DD44FA" w:rsidRPr="00B1164B" w:rsidRDefault="00DD44FA" w:rsidP="00A40955">
            <w:pPr>
              <w:ind w:left="57"/>
              <w:jc w:val="center"/>
              <w:rPr>
                <w:i/>
                <w:iCs/>
                <w:sz w:val="24"/>
                <w:szCs w:val="24"/>
                <w:highlight w:val="green"/>
              </w:rPr>
            </w:pPr>
          </w:p>
        </w:tc>
        <w:tc>
          <w:tcPr>
            <w:tcW w:w="2552" w:type="dxa"/>
          </w:tcPr>
          <w:p w:rsidR="00DD44FA" w:rsidRPr="00B1164B" w:rsidRDefault="00DD44FA" w:rsidP="00A40955">
            <w:pPr>
              <w:ind w:left="57"/>
              <w:jc w:val="center"/>
              <w:rPr>
                <w:sz w:val="24"/>
                <w:szCs w:val="24"/>
                <w:highlight w:val="green"/>
              </w:rPr>
            </w:pPr>
          </w:p>
        </w:tc>
        <w:tc>
          <w:tcPr>
            <w:tcW w:w="1134" w:type="dxa"/>
          </w:tcPr>
          <w:p w:rsidR="00DD44FA" w:rsidRPr="00B1164B" w:rsidRDefault="00DD44FA" w:rsidP="00A40955">
            <w:pPr>
              <w:jc w:val="center"/>
              <w:rPr>
                <w:i/>
                <w:iCs/>
                <w:sz w:val="24"/>
                <w:szCs w:val="24"/>
                <w:highlight w:val="green"/>
              </w:rPr>
            </w:pPr>
          </w:p>
        </w:tc>
      </w:tr>
    </w:tbl>
    <w:p w:rsidR="00DD44FA" w:rsidRPr="00437725" w:rsidRDefault="00DD44FA" w:rsidP="00AC1A8B">
      <w:pPr>
        <w:spacing w:before="120"/>
        <w:rPr>
          <w:sz w:val="24"/>
          <w:szCs w:val="24"/>
        </w:rPr>
      </w:pPr>
      <w:r w:rsidRPr="00437725">
        <w:rPr>
          <w:sz w:val="24"/>
          <w:szCs w:val="24"/>
        </w:rPr>
        <w:t>_________________</w:t>
      </w:r>
    </w:p>
    <w:p w:rsidR="00DD44FA" w:rsidRPr="00437725" w:rsidRDefault="00DD44FA" w:rsidP="00AC1A8B">
      <w:pPr>
        <w:ind w:firstLine="567"/>
        <w:jc w:val="both"/>
      </w:pPr>
      <w:r w:rsidRPr="00437725">
        <w:rPr>
          <w:vertAlign w:val="superscript"/>
        </w:rPr>
        <w:t>1</w:t>
      </w:r>
      <w:r w:rsidRPr="00437725">
        <w:t> Указываются по состоянию на отчетную дату.</w:t>
      </w:r>
    </w:p>
    <w:p w:rsidR="00DD44FA" w:rsidRPr="00437725" w:rsidRDefault="00DD44FA" w:rsidP="00AC1A8B">
      <w:pPr>
        <w:ind w:firstLine="567"/>
        <w:jc w:val="both"/>
      </w:pPr>
      <w:r w:rsidRPr="00437725">
        <w:rPr>
          <w:vertAlign w:val="superscript"/>
        </w:rPr>
        <w:t>2</w:t>
      </w:r>
      <w:r w:rsidRPr="00437725">
        <w:t> Указывается вид недвижимого имущества (земельный участок, жилой дом, дача и другие).</w:t>
      </w:r>
    </w:p>
    <w:p w:rsidR="00DD44FA" w:rsidRPr="00437725" w:rsidRDefault="00DD44FA" w:rsidP="00AC1A8B">
      <w:pPr>
        <w:ind w:firstLine="567"/>
        <w:jc w:val="both"/>
      </w:pPr>
      <w:r w:rsidRPr="00437725">
        <w:rPr>
          <w:vertAlign w:val="superscript"/>
        </w:rPr>
        <w:t>3</w:t>
      </w:r>
      <w:r w:rsidRPr="00437725">
        <w:t> Указываются вид пользования (аренда, безвозмездное пользование и другие) и сроки пользования.</w:t>
      </w:r>
    </w:p>
    <w:p w:rsidR="00DD44FA" w:rsidRPr="00437725" w:rsidRDefault="00DD44FA" w:rsidP="00AC1A8B">
      <w:pPr>
        <w:ind w:firstLine="567"/>
        <w:jc w:val="both"/>
      </w:pPr>
      <w:r w:rsidRPr="00437725">
        <w:rPr>
          <w:vertAlign w:val="superscript"/>
        </w:rPr>
        <w:t>4</w:t>
      </w:r>
      <w:r w:rsidRPr="00437725">
        <w:t> Указываются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DD44FA" w:rsidRPr="00437725" w:rsidRDefault="00DD44FA" w:rsidP="00AC1A8B">
      <w:pPr>
        <w:rPr>
          <w:sz w:val="24"/>
          <w:szCs w:val="24"/>
        </w:rPr>
      </w:pPr>
    </w:p>
    <w:p w:rsidR="00DD44FA" w:rsidRPr="00437725" w:rsidRDefault="00DD44FA" w:rsidP="00AC1A8B">
      <w:pPr>
        <w:rPr>
          <w:sz w:val="24"/>
          <w:szCs w:val="24"/>
        </w:rPr>
      </w:pPr>
    </w:p>
    <w:p w:rsidR="00DD44FA" w:rsidRPr="00437725" w:rsidRDefault="00DD44FA" w:rsidP="00AC1A8B">
      <w:pPr>
        <w:pageBreakBefore/>
        <w:spacing w:after="360"/>
        <w:ind w:firstLine="567"/>
        <w:jc w:val="both"/>
        <w:rPr>
          <w:b/>
          <w:bCs/>
          <w:sz w:val="24"/>
          <w:szCs w:val="24"/>
        </w:rPr>
      </w:pPr>
      <w:r w:rsidRPr="00437725">
        <w:rPr>
          <w:b/>
          <w:bCs/>
          <w:sz w:val="24"/>
          <w:szCs w:val="24"/>
        </w:rPr>
        <w:t xml:space="preserve">5.2. Прочие обязательства </w:t>
      </w:r>
      <w:r w:rsidRPr="00437725"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127"/>
        <w:gridCol w:w="1701"/>
        <w:gridCol w:w="2126"/>
        <w:gridCol w:w="1767"/>
        <w:gridCol w:w="1635"/>
      </w:tblGrid>
      <w:tr w:rsidR="00DD44FA" w:rsidRPr="00437725">
        <w:tc>
          <w:tcPr>
            <w:tcW w:w="595" w:type="dxa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№</w:t>
            </w:r>
            <w:r w:rsidRPr="00437725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127" w:type="dxa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Содержание обязательства </w:t>
            </w:r>
            <w:r w:rsidRPr="00437725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01" w:type="dxa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Кредитор (должник)</w:t>
            </w:r>
            <w:r w:rsidRPr="00437725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126" w:type="dxa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Основание возникновения </w:t>
            </w:r>
            <w:r w:rsidRPr="00437725"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767" w:type="dxa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 xml:space="preserve">Сумма обязательства </w:t>
            </w:r>
            <w:r w:rsidRPr="00437725">
              <w:rPr>
                <w:sz w:val="24"/>
                <w:szCs w:val="24"/>
                <w:vertAlign w:val="superscript"/>
              </w:rPr>
              <w:t>5</w:t>
            </w:r>
            <w:r w:rsidRPr="00437725">
              <w:rPr>
                <w:sz w:val="24"/>
                <w:szCs w:val="24"/>
              </w:rPr>
              <w:t xml:space="preserve"> (руб.)</w:t>
            </w:r>
          </w:p>
        </w:tc>
        <w:tc>
          <w:tcPr>
            <w:tcW w:w="1635" w:type="dxa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Условия обязатель</w:t>
            </w:r>
            <w:r w:rsidRPr="00437725">
              <w:rPr>
                <w:sz w:val="24"/>
                <w:szCs w:val="24"/>
              </w:rPr>
              <w:softHyphen/>
              <w:t xml:space="preserve">ства </w:t>
            </w:r>
            <w:r w:rsidRPr="00437725">
              <w:rPr>
                <w:sz w:val="24"/>
                <w:szCs w:val="24"/>
                <w:vertAlign w:val="superscript"/>
              </w:rPr>
              <w:t>6</w:t>
            </w:r>
          </w:p>
        </w:tc>
      </w:tr>
      <w:tr w:rsidR="00DD44FA" w:rsidRPr="00437725">
        <w:tc>
          <w:tcPr>
            <w:tcW w:w="595" w:type="dxa"/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4</w:t>
            </w:r>
          </w:p>
        </w:tc>
        <w:tc>
          <w:tcPr>
            <w:tcW w:w="1767" w:type="dxa"/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5</w:t>
            </w:r>
          </w:p>
        </w:tc>
        <w:tc>
          <w:tcPr>
            <w:tcW w:w="1635" w:type="dxa"/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6</w:t>
            </w:r>
          </w:p>
        </w:tc>
      </w:tr>
      <w:tr w:rsidR="00DD44FA" w:rsidRPr="00437725">
        <w:trPr>
          <w:trHeight w:val="660"/>
        </w:trPr>
        <w:tc>
          <w:tcPr>
            <w:tcW w:w="595" w:type="dxa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DD44FA" w:rsidRPr="00437725" w:rsidRDefault="00DD44FA" w:rsidP="00A40955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нет</w:t>
            </w:r>
          </w:p>
        </w:tc>
        <w:tc>
          <w:tcPr>
            <w:tcW w:w="1701" w:type="dxa"/>
          </w:tcPr>
          <w:p w:rsidR="00DD44FA" w:rsidRPr="00437725" w:rsidRDefault="00DD44FA" w:rsidP="00A40955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126" w:type="dxa"/>
          </w:tcPr>
          <w:p w:rsidR="00DD44FA" w:rsidRPr="00437725" w:rsidRDefault="00DD44FA" w:rsidP="00A40955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767" w:type="dxa"/>
          </w:tcPr>
          <w:p w:rsidR="00DD44FA" w:rsidRPr="00437725" w:rsidRDefault="00DD44FA" w:rsidP="00A40955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635" w:type="dxa"/>
          </w:tcPr>
          <w:p w:rsidR="00DD44FA" w:rsidRPr="00437725" w:rsidRDefault="00DD44FA" w:rsidP="00A40955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</w:tbl>
    <w:p w:rsidR="00DD44FA" w:rsidRPr="00437725" w:rsidRDefault="00DD44FA" w:rsidP="00AC1A8B">
      <w:pPr>
        <w:spacing w:before="600" w:after="240"/>
        <w:ind w:firstLine="567"/>
        <w:rPr>
          <w:sz w:val="24"/>
          <w:szCs w:val="24"/>
        </w:rPr>
      </w:pPr>
      <w:r w:rsidRPr="00437725">
        <w:rPr>
          <w:sz w:val="24"/>
          <w:szCs w:val="24"/>
        </w:rPr>
        <w:t>Достоверность и полноту настоящих сведений подтверждаю.</w:t>
      </w:r>
    </w:p>
    <w:tbl>
      <w:tblPr>
        <w:tblW w:w="0" w:type="auto"/>
        <w:tblInd w:w="2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567"/>
        <w:gridCol w:w="284"/>
        <w:gridCol w:w="1842"/>
        <w:gridCol w:w="426"/>
        <w:gridCol w:w="317"/>
        <w:gridCol w:w="405"/>
        <w:gridCol w:w="5923"/>
      </w:tblGrid>
      <w:tr w:rsidR="00DD44FA" w:rsidRPr="00437725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44FA" w:rsidRPr="00437725" w:rsidRDefault="00DD44FA" w:rsidP="00A40955">
            <w:pPr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44FA" w:rsidRPr="00437725" w:rsidRDefault="00DD44FA" w:rsidP="00A40955">
            <w:pPr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44FA" w:rsidRPr="00437725" w:rsidRDefault="00DD44FA" w:rsidP="00A40955">
            <w:pPr>
              <w:jc w:val="right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44FA" w:rsidRPr="00437725" w:rsidRDefault="00DD44FA" w:rsidP="00A40955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437725">
              <w:rPr>
                <w:b/>
                <w:bCs/>
                <w:i/>
                <w:iCs/>
                <w:sz w:val="24"/>
                <w:szCs w:val="24"/>
              </w:rPr>
              <w:t>1</w:t>
            </w:r>
            <w:r>
              <w:rPr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  <w:r w:rsidRPr="00437725">
              <w:rPr>
                <w:sz w:val="24"/>
                <w:szCs w:val="24"/>
              </w:rPr>
              <w:t>г.</w:t>
            </w:r>
          </w:p>
        </w:tc>
        <w:tc>
          <w:tcPr>
            <w:tcW w:w="5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44FA" w:rsidRPr="00437725" w:rsidRDefault="00DD44FA" w:rsidP="00A40955">
            <w:pPr>
              <w:jc w:val="center"/>
              <w:rPr>
                <w:sz w:val="24"/>
                <w:szCs w:val="24"/>
              </w:rPr>
            </w:pPr>
          </w:p>
        </w:tc>
      </w:tr>
      <w:tr w:rsidR="00DD44FA" w:rsidRPr="00437725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DD44FA" w:rsidRPr="00437725" w:rsidRDefault="00DD44FA" w:rsidP="00A40955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D44FA" w:rsidRPr="00437725" w:rsidRDefault="00DD44FA" w:rsidP="00A40955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D44FA" w:rsidRPr="00437725" w:rsidRDefault="00DD44FA" w:rsidP="00A40955"/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DD44FA" w:rsidRPr="00437725" w:rsidRDefault="00DD44FA" w:rsidP="00A40955"/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DD44FA" w:rsidRPr="00437725" w:rsidRDefault="00DD44FA" w:rsidP="00A40955"/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DD44FA" w:rsidRPr="00437725" w:rsidRDefault="00DD44FA" w:rsidP="00A40955"/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DD44FA" w:rsidRPr="00437725" w:rsidRDefault="00DD44FA" w:rsidP="00A40955"/>
        </w:tc>
        <w:tc>
          <w:tcPr>
            <w:tcW w:w="5923" w:type="dxa"/>
            <w:tcBorders>
              <w:top w:val="nil"/>
              <w:left w:val="nil"/>
              <w:bottom w:val="nil"/>
              <w:right w:val="nil"/>
            </w:tcBorders>
          </w:tcPr>
          <w:p w:rsidR="00DD44FA" w:rsidRPr="00437725" w:rsidRDefault="00DD44FA" w:rsidP="00A40955">
            <w:pPr>
              <w:jc w:val="center"/>
            </w:pPr>
            <w:r w:rsidRPr="00437725">
              <w:t>(подпись федерального государственного служащего)</w:t>
            </w:r>
          </w:p>
        </w:tc>
      </w:tr>
    </w:tbl>
    <w:p w:rsidR="00DD44FA" w:rsidRPr="00437725" w:rsidRDefault="00DD44FA" w:rsidP="00AC1A8B">
      <w:pPr>
        <w:spacing w:before="240"/>
        <w:rPr>
          <w:sz w:val="24"/>
          <w:szCs w:val="24"/>
        </w:rPr>
      </w:pPr>
    </w:p>
    <w:p w:rsidR="00DD44FA" w:rsidRPr="00437725" w:rsidRDefault="00DD44FA" w:rsidP="00AC1A8B">
      <w:pPr>
        <w:pBdr>
          <w:top w:val="single" w:sz="4" w:space="1" w:color="auto"/>
        </w:pBdr>
        <w:jc w:val="center"/>
      </w:pPr>
      <w:r w:rsidRPr="00437725">
        <w:t>(Ф.И.О. и подпись лица, принявшего справку)</w:t>
      </w:r>
    </w:p>
    <w:p w:rsidR="00DD44FA" w:rsidRPr="00437725" w:rsidRDefault="00DD44FA" w:rsidP="00AC1A8B">
      <w:pPr>
        <w:spacing w:before="600"/>
        <w:rPr>
          <w:sz w:val="24"/>
          <w:szCs w:val="24"/>
        </w:rPr>
      </w:pPr>
      <w:r w:rsidRPr="00437725">
        <w:rPr>
          <w:sz w:val="24"/>
          <w:szCs w:val="24"/>
        </w:rPr>
        <w:t>_________________</w:t>
      </w:r>
    </w:p>
    <w:p w:rsidR="00DD44FA" w:rsidRPr="00437725" w:rsidRDefault="00DD44FA" w:rsidP="00AC1A8B">
      <w:pPr>
        <w:ind w:firstLine="567"/>
        <w:jc w:val="both"/>
      </w:pPr>
      <w:r w:rsidRPr="00437725">
        <w:rPr>
          <w:vertAlign w:val="superscript"/>
        </w:rPr>
        <w:t>1</w:t>
      </w:r>
      <w:r w:rsidRPr="00437725">
        <w:t> Указываются имеющиеся на отчетную дату срочные обязательства финансового характера на сумму, превышающую 100-кратный размер минимальной оплаты труда, установленный на отчетную дату.</w:t>
      </w:r>
    </w:p>
    <w:p w:rsidR="00DD44FA" w:rsidRPr="00437725" w:rsidRDefault="00DD44FA" w:rsidP="00AC1A8B">
      <w:pPr>
        <w:ind w:firstLine="567"/>
        <w:jc w:val="both"/>
      </w:pPr>
      <w:r w:rsidRPr="00437725">
        <w:rPr>
          <w:vertAlign w:val="superscript"/>
        </w:rPr>
        <w:t>2</w:t>
      </w:r>
      <w:r w:rsidRPr="00437725">
        <w:t> Указывается существо обязательства (заем, кредит и другие).</w:t>
      </w:r>
    </w:p>
    <w:p w:rsidR="00DD44FA" w:rsidRPr="00437725" w:rsidRDefault="00DD44FA" w:rsidP="00AC1A8B">
      <w:pPr>
        <w:ind w:firstLine="567"/>
        <w:jc w:val="both"/>
      </w:pPr>
      <w:r w:rsidRPr="00437725">
        <w:rPr>
          <w:vertAlign w:val="superscript"/>
        </w:rPr>
        <w:t>3</w:t>
      </w:r>
      <w:r w:rsidRPr="00437725">
        <w:t> 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DD44FA" w:rsidRPr="00437725" w:rsidRDefault="00DD44FA" w:rsidP="00AC1A8B">
      <w:pPr>
        <w:ind w:firstLine="567"/>
        <w:jc w:val="both"/>
      </w:pPr>
      <w:r w:rsidRPr="00437725">
        <w:rPr>
          <w:vertAlign w:val="superscript"/>
        </w:rPr>
        <w:t>4</w:t>
      </w:r>
      <w:r w:rsidRPr="00437725">
        <w:t> Указываются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DD44FA" w:rsidRPr="00437725" w:rsidRDefault="00DD44FA" w:rsidP="00AC1A8B">
      <w:pPr>
        <w:ind w:firstLine="567"/>
        <w:jc w:val="both"/>
      </w:pPr>
      <w:r w:rsidRPr="00437725">
        <w:rPr>
          <w:vertAlign w:val="superscript"/>
        </w:rPr>
        <w:t>5</w:t>
      </w:r>
      <w:r w:rsidRPr="00437725">
        <w:t> Указывается сумма основного обязательства (без суммы процентов). Для обязательств, выраженных в иностранной валюте, сумма указывается в рублях по курсу Банка России на отчетную дату.</w:t>
      </w:r>
    </w:p>
    <w:p w:rsidR="00DD44FA" w:rsidRPr="00437725" w:rsidRDefault="00DD44FA" w:rsidP="00AC1A8B">
      <w:pPr>
        <w:ind w:firstLine="567"/>
        <w:jc w:val="both"/>
      </w:pPr>
      <w:r w:rsidRPr="00437725">
        <w:rPr>
          <w:vertAlign w:val="superscript"/>
        </w:rPr>
        <w:t>6</w:t>
      </w:r>
      <w:r w:rsidRPr="00437725">
        <w:t> 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DD44FA" w:rsidRPr="00437725" w:rsidRDefault="00DD44FA" w:rsidP="00AC1A8B">
      <w:pPr>
        <w:rPr>
          <w:sz w:val="24"/>
          <w:szCs w:val="24"/>
        </w:rPr>
      </w:pPr>
    </w:p>
    <w:p w:rsidR="00DD44FA" w:rsidRDefault="00DD44FA" w:rsidP="00AC1A8B"/>
    <w:p w:rsidR="00DD44FA" w:rsidRDefault="00DD44FA" w:rsidP="00AC1A8B"/>
    <w:p w:rsidR="00DD44FA" w:rsidRDefault="00DD44FA" w:rsidP="00AC1A8B"/>
    <w:p w:rsidR="00DD44FA" w:rsidRDefault="00DD44FA" w:rsidP="00AC1A8B"/>
    <w:p w:rsidR="00DD44FA" w:rsidRDefault="00DD44FA" w:rsidP="00AC1A8B"/>
    <w:p w:rsidR="00DD44FA" w:rsidRDefault="00DD44FA" w:rsidP="00AC1A8B"/>
    <w:p w:rsidR="00DD44FA" w:rsidRDefault="00DD44FA" w:rsidP="00AC1A8B"/>
    <w:p w:rsidR="00DD44FA" w:rsidRDefault="00DD44FA" w:rsidP="00AC1A8B"/>
    <w:p w:rsidR="00DD44FA" w:rsidRDefault="00DD44FA" w:rsidP="00AC1A8B"/>
    <w:p w:rsidR="00DD44FA" w:rsidRDefault="00DD44FA" w:rsidP="00AC1A8B"/>
    <w:p w:rsidR="00DD44FA" w:rsidRDefault="00DD44FA" w:rsidP="00AC1A8B"/>
    <w:p w:rsidR="00DD44FA" w:rsidRDefault="00DD44FA" w:rsidP="00AC1A8B"/>
    <w:p w:rsidR="00DD44FA" w:rsidRDefault="00DD44FA" w:rsidP="00AC1A8B"/>
    <w:p w:rsidR="00DD44FA" w:rsidRDefault="00DD44FA" w:rsidP="00AC1A8B"/>
    <w:p w:rsidR="00DD44FA" w:rsidRDefault="00DD44FA" w:rsidP="00AC1A8B"/>
    <w:p w:rsidR="00DD44FA" w:rsidRDefault="00DD44FA" w:rsidP="00AC1A8B"/>
    <w:p w:rsidR="00DD44FA" w:rsidRDefault="00DD44FA" w:rsidP="00B755DD"/>
    <w:p w:rsidR="00DD44FA" w:rsidRDefault="00DD44FA" w:rsidP="00B755DD"/>
    <w:p w:rsidR="00DD44FA" w:rsidRDefault="00DD44FA" w:rsidP="00B755DD"/>
    <w:p w:rsidR="00DD44FA" w:rsidRDefault="00DD44FA" w:rsidP="00B755DD"/>
    <w:p w:rsidR="00DD44FA" w:rsidRDefault="00DD44FA"/>
    <w:sectPr w:rsidR="00DD44FA" w:rsidSect="00274F92">
      <w:headerReference w:type="default" r:id="rId7"/>
      <w:pgSz w:w="11906" w:h="16838"/>
      <w:pgMar w:top="850" w:right="850" w:bottom="567" w:left="1134" w:header="397" w:footer="397" w:gutter="0"/>
      <w:cols w:space="709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44FA" w:rsidRDefault="00DD44FA" w:rsidP="001F7E46">
      <w:r>
        <w:separator/>
      </w:r>
    </w:p>
  </w:endnote>
  <w:endnote w:type="continuationSeparator" w:id="0">
    <w:p w:rsidR="00DD44FA" w:rsidRDefault="00DD44FA" w:rsidP="001F7E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44FA" w:rsidRDefault="00DD44FA" w:rsidP="001F7E46">
      <w:r>
        <w:separator/>
      </w:r>
    </w:p>
  </w:footnote>
  <w:footnote w:type="continuationSeparator" w:id="0">
    <w:p w:rsidR="00DD44FA" w:rsidRDefault="00DD44FA" w:rsidP="001F7E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44FA" w:rsidRDefault="00DD44FA" w:rsidP="00920A51">
    <w:pPr>
      <w:pStyle w:val="Header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F5761"/>
    <w:multiLevelType w:val="hybridMultilevel"/>
    <w:tmpl w:val="5FAE3142"/>
    <w:lvl w:ilvl="0" w:tplc="D818C23E">
      <w:start w:val="1"/>
      <w:numFmt w:val="decimal"/>
      <w:lvlText w:val="%1)"/>
      <w:lvlJc w:val="left"/>
      <w:pPr>
        <w:ind w:left="417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137" w:hanging="360"/>
      </w:pPr>
    </w:lvl>
    <w:lvl w:ilvl="2" w:tplc="0419001B">
      <w:start w:val="1"/>
      <w:numFmt w:val="lowerRoman"/>
      <w:lvlText w:val="%3."/>
      <w:lvlJc w:val="right"/>
      <w:pPr>
        <w:ind w:left="1857" w:hanging="180"/>
      </w:pPr>
    </w:lvl>
    <w:lvl w:ilvl="3" w:tplc="0419000F">
      <w:start w:val="1"/>
      <w:numFmt w:val="decimal"/>
      <w:lvlText w:val="%4."/>
      <w:lvlJc w:val="left"/>
      <w:pPr>
        <w:ind w:left="2577" w:hanging="360"/>
      </w:pPr>
    </w:lvl>
    <w:lvl w:ilvl="4" w:tplc="04190019">
      <w:start w:val="1"/>
      <w:numFmt w:val="lowerLetter"/>
      <w:lvlText w:val="%5."/>
      <w:lvlJc w:val="left"/>
      <w:pPr>
        <w:ind w:left="3297" w:hanging="360"/>
      </w:pPr>
    </w:lvl>
    <w:lvl w:ilvl="5" w:tplc="0419001B">
      <w:start w:val="1"/>
      <w:numFmt w:val="lowerRoman"/>
      <w:lvlText w:val="%6."/>
      <w:lvlJc w:val="right"/>
      <w:pPr>
        <w:ind w:left="4017" w:hanging="180"/>
      </w:pPr>
    </w:lvl>
    <w:lvl w:ilvl="6" w:tplc="0419000F">
      <w:start w:val="1"/>
      <w:numFmt w:val="decimal"/>
      <w:lvlText w:val="%7."/>
      <w:lvlJc w:val="left"/>
      <w:pPr>
        <w:ind w:left="4737" w:hanging="360"/>
      </w:pPr>
    </w:lvl>
    <w:lvl w:ilvl="7" w:tplc="04190019">
      <w:start w:val="1"/>
      <w:numFmt w:val="lowerLetter"/>
      <w:lvlText w:val="%8."/>
      <w:lvlJc w:val="left"/>
      <w:pPr>
        <w:ind w:left="5457" w:hanging="360"/>
      </w:pPr>
    </w:lvl>
    <w:lvl w:ilvl="8" w:tplc="0419001B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7E46"/>
    <w:rsid w:val="00026F69"/>
    <w:rsid w:val="00027AF1"/>
    <w:rsid w:val="00050B7E"/>
    <w:rsid w:val="000510A1"/>
    <w:rsid w:val="0007498F"/>
    <w:rsid w:val="00093283"/>
    <w:rsid w:val="000B6EBE"/>
    <w:rsid w:val="000C15F9"/>
    <w:rsid w:val="000C3EBB"/>
    <w:rsid w:val="000C5C64"/>
    <w:rsid w:val="000F4F41"/>
    <w:rsid w:val="000F69AB"/>
    <w:rsid w:val="0010227D"/>
    <w:rsid w:val="00125E34"/>
    <w:rsid w:val="00134C2A"/>
    <w:rsid w:val="00137B9F"/>
    <w:rsid w:val="00140F4E"/>
    <w:rsid w:val="00176E15"/>
    <w:rsid w:val="00185426"/>
    <w:rsid w:val="001A1F4B"/>
    <w:rsid w:val="001B355C"/>
    <w:rsid w:val="001B3870"/>
    <w:rsid w:val="001D1C91"/>
    <w:rsid w:val="001D55A8"/>
    <w:rsid w:val="001F7E46"/>
    <w:rsid w:val="00200661"/>
    <w:rsid w:val="002142BE"/>
    <w:rsid w:val="002164DE"/>
    <w:rsid w:val="002402CE"/>
    <w:rsid w:val="002622D6"/>
    <w:rsid w:val="00263DAB"/>
    <w:rsid w:val="00270DE2"/>
    <w:rsid w:val="00274F92"/>
    <w:rsid w:val="002837B9"/>
    <w:rsid w:val="002E36B4"/>
    <w:rsid w:val="002E4DBC"/>
    <w:rsid w:val="002F4AE7"/>
    <w:rsid w:val="00313F45"/>
    <w:rsid w:val="00317B90"/>
    <w:rsid w:val="003222BF"/>
    <w:rsid w:val="00375ACD"/>
    <w:rsid w:val="00390AC2"/>
    <w:rsid w:val="003A5198"/>
    <w:rsid w:val="003C4323"/>
    <w:rsid w:val="003D06AC"/>
    <w:rsid w:val="003E7C1F"/>
    <w:rsid w:val="00403B51"/>
    <w:rsid w:val="00430ED4"/>
    <w:rsid w:val="004321FC"/>
    <w:rsid w:val="00437725"/>
    <w:rsid w:val="004462E1"/>
    <w:rsid w:val="004926B7"/>
    <w:rsid w:val="004E4948"/>
    <w:rsid w:val="004F36D7"/>
    <w:rsid w:val="00504A92"/>
    <w:rsid w:val="00521DE5"/>
    <w:rsid w:val="005258AD"/>
    <w:rsid w:val="00526522"/>
    <w:rsid w:val="00536E03"/>
    <w:rsid w:val="00556F1E"/>
    <w:rsid w:val="00557F5D"/>
    <w:rsid w:val="00576A37"/>
    <w:rsid w:val="00583C64"/>
    <w:rsid w:val="00593CD9"/>
    <w:rsid w:val="00597956"/>
    <w:rsid w:val="005B1CE6"/>
    <w:rsid w:val="005C5C87"/>
    <w:rsid w:val="005C667C"/>
    <w:rsid w:val="005F64F3"/>
    <w:rsid w:val="005F7415"/>
    <w:rsid w:val="00636F94"/>
    <w:rsid w:val="00640548"/>
    <w:rsid w:val="006605EF"/>
    <w:rsid w:val="00666D79"/>
    <w:rsid w:val="006740D7"/>
    <w:rsid w:val="0069412B"/>
    <w:rsid w:val="006D2A56"/>
    <w:rsid w:val="006E16CC"/>
    <w:rsid w:val="006F604A"/>
    <w:rsid w:val="00714CE4"/>
    <w:rsid w:val="00726377"/>
    <w:rsid w:val="00755B4F"/>
    <w:rsid w:val="007B03FE"/>
    <w:rsid w:val="007B1625"/>
    <w:rsid w:val="007D581B"/>
    <w:rsid w:val="00800E10"/>
    <w:rsid w:val="00806A56"/>
    <w:rsid w:val="008278DD"/>
    <w:rsid w:val="00870D4B"/>
    <w:rsid w:val="008A4D48"/>
    <w:rsid w:val="008E7F41"/>
    <w:rsid w:val="00920A51"/>
    <w:rsid w:val="00922C06"/>
    <w:rsid w:val="00984C6C"/>
    <w:rsid w:val="00985E70"/>
    <w:rsid w:val="0099265B"/>
    <w:rsid w:val="009E194B"/>
    <w:rsid w:val="00A20094"/>
    <w:rsid w:val="00A20976"/>
    <w:rsid w:val="00A40955"/>
    <w:rsid w:val="00A82B32"/>
    <w:rsid w:val="00AB35A9"/>
    <w:rsid w:val="00AC1A8B"/>
    <w:rsid w:val="00AC436E"/>
    <w:rsid w:val="00B1164B"/>
    <w:rsid w:val="00B42637"/>
    <w:rsid w:val="00B6008A"/>
    <w:rsid w:val="00B6156F"/>
    <w:rsid w:val="00B755DD"/>
    <w:rsid w:val="00BB5DBA"/>
    <w:rsid w:val="00BD3BF8"/>
    <w:rsid w:val="00BE53B9"/>
    <w:rsid w:val="00BE6D48"/>
    <w:rsid w:val="00BF6158"/>
    <w:rsid w:val="00C110DE"/>
    <w:rsid w:val="00C15486"/>
    <w:rsid w:val="00C17DDA"/>
    <w:rsid w:val="00C25522"/>
    <w:rsid w:val="00C47127"/>
    <w:rsid w:val="00C47D4A"/>
    <w:rsid w:val="00C83657"/>
    <w:rsid w:val="00C95A9A"/>
    <w:rsid w:val="00CA1E7C"/>
    <w:rsid w:val="00CA223A"/>
    <w:rsid w:val="00CD03B6"/>
    <w:rsid w:val="00CD6677"/>
    <w:rsid w:val="00CE45F1"/>
    <w:rsid w:val="00CE4947"/>
    <w:rsid w:val="00CF77A8"/>
    <w:rsid w:val="00D05765"/>
    <w:rsid w:val="00D441BD"/>
    <w:rsid w:val="00D87DBE"/>
    <w:rsid w:val="00DC4E7E"/>
    <w:rsid w:val="00DD44FA"/>
    <w:rsid w:val="00DF2BAC"/>
    <w:rsid w:val="00E538FB"/>
    <w:rsid w:val="00E6438E"/>
    <w:rsid w:val="00E836CC"/>
    <w:rsid w:val="00E92DD3"/>
    <w:rsid w:val="00E951B5"/>
    <w:rsid w:val="00E9641E"/>
    <w:rsid w:val="00EF06EF"/>
    <w:rsid w:val="00F00E9B"/>
    <w:rsid w:val="00F15E9C"/>
    <w:rsid w:val="00F3653E"/>
    <w:rsid w:val="00F474AB"/>
    <w:rsid w:val="00F56BC9"/>
    <w:rsid w:val="00F610CA"/>
    <w:rsid w:val="00F62667"/>
    <w:rsid w:val="00F76DF0"/>
    <w:rsid w:val="00FA29C4"/>
    <w:rsid w:val="00FC0D83"/>
    <w:rsid w:val="00FE2D0F"/>
    <w:rsid w:val="00FE34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E46"/>
    <w:pPr>
      <w:autoSpaceDE w:val="0"/>
      <w:autoSpaceDN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F7E4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7E46"/>
    <w:rPr>
      <w:rFonts w:ascii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1F7E4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F7E46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443</TotalTime>
  <Pages>45</Pages>
  <Words>6907</Words>
  <Characters>-32766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888</cp:lastModifiedBy>
  <cp:revision>67</cp:revision>
  <cp:lastPrinted>2014-04-21T03:17:00Z</cp:lastPrinted>
  <dcterms:created xsi:type="dcterms:W3CDTF">2014-04-02T05:49:00Z</dcterms:created>
  <dcterms:modified xsi:type="dcterms:W3CDTF">2014-04-21T03:18:00Z</dcterms:modified>
</cp:coreProperties>
</file>